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5210"/>
      </w:tblGrid>
      <w:tr w:rsidR="000729A2" w:rsidRPr="004000F7" w:rsidTr="00EA1EAC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48C6" w:rsidRDefault="003448C6" w:rsidP="00EA1EA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3448C6" w:rsidRDefault="003448C6" w:rsidP="00EA1EA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0729A2" w:rsidRPr="004000F7" w:rsidRDefault="003448C6" w:rsidP="00EA1EA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0729A2" w:rsidRPr="004000F7" w:rsidTr="00EA1EAC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9A2" w:rsidRPr="004000F7" w:rsidRDefault="000729A2" w:rsidP="00EA1EA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000F7">
              <w:rPr>
                <w:color w:val="000000"/>
                <w:sz w:val="18"/>
                <w:szCs w:val="18"/>
              </w:rPr>
              <w:t xml:space="preserve"> </w:t>
            </w:r>
            <w:r w:rsidRPr="004000F7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000F7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000F7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0" w:name="att_org_header"/>
            <w:bookmarkEnd w:id="0"/>
          </w:p>
        </w:tc>
      </w:tr>
      <w:tr w:rsidR="000729A2" w:rsidRPr="004000F7" w:rsidTr="00EA1EAC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9A2" w:rsidRPr="004000F7" w:rsidRDefault="000729A2" w:rsidP="00EA1EAC">
            <w:pPr>
              <w:jc w:val="center"/>
              <w:rPr>
                <w:color w:val="000000"/>
                <w:sz w:val="18"/>
                <w:szCs w:val="18"/>
              </w:rPr>
            </w:pPr>
            <w:r w:rsidRPr="004000F7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</w:t>
            </w:r>
            <w:r w:rsidRPr="004000F7">
              <w:rPr>
                <w:color w:val="000000"/>
                <w:sz w:val="18"/>
                <w:szCs w:val="18"/>
              </w:rPr>
              <w:t>и</w:t>
            </w:r>
            <w:r w:rsidRPr="004000F7">
              <w:rPr>
                <w:color w:val="000000"/>
                <w:sz w:val="18"/>
                <w:szCs w:val="18"/>
              </w:rPr>
              <w:t>тованных лиц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9A2" w:rsidRPr="004000F7" w:rsidRDefault="000729A2" w:rsidP="00EA1EAC">
            <w:pPr>
              <w:jc w:val="center"/>
              <w:rPr>
                <w:color w:val="000000"/>
                <w:sz w:val="18"/>
                <w:szCs w:val="18"/>
              </w:rPr>
            </w:pPr>
            <w:r w:rsidRPr="004000F7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0729A2" w:rsidRPr="004000F7" w:rsidTr="00EA1EAC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9A2" w:rsidRPr="004000F7" w:rsidRDefault="003448C6" w:rsidP="00EA1EA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9A2" w:rsidRPr="004000F7" w:rsidRDefault="003448C6" w:rsidP="00EA1EA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0729A2" w:rsidRPr="004000F7" w:rsidRDefault="000729A2" w:rsidP="000729A2">
      <w:pPr>
        <w:pStyle w:val="1"/>
      </w:pPr>
    </w:p>
    <w:p w:rsidR="00DA676F" w:rsidRPr="004000F7" w:rsidRDefault="00DE4519">
      <w:pPr>
        <w:jc w:val="center"/>
        <w:rPr>
          <w:b/>
        </w:rPr>
      </w:pPr>
      <w:r w:rsidRPr="004000F7">
        <w:rPr>
          <w:b/>
        </w:rPr>
        <w:t xml:space="preserve">СВОДНЫЙ </w:t>
      </w:r>
      <w:r w:rsidR="00DA676F" w:rsidRPr="004000F7">
        <w:rPr>
          <w:b/>
        </w:rPr>
        <w:t>ПРОТОКОЛ</w:t>
      </w:r>
      <w:r w:rsidRPr="004000F7">
        <w:rPr>
          <w:b/>
        </w:rPr>
        <w:br/>
      </w:r>
      <w:r w:rsidR="004017DE" w:rsidRPr="004000F7">
        <w:rPr>
          <w:b/>
        </w:rPr>
        <w:t>проведения исследований (испытаний) и измерений световой среды</w:t>
      </w:r>
      <w:r w:rsidR="00DA676F" w:rsidRPr="004000F7">
        <w:rPr>
          <w:b/>
        </w:rPr>
        <w:t xml:space="preserve"> </w:t>
      </w:r>
    </w:p>
    <w:p w:rsidR="00DA676F" w:rsidRPr="004000F7" w:rsidRDefault="00DA676F">
      <w:pPr>
        <w:jc w:val="center"/>
        <w:rPr>
          <w:sz w:val="12"/>
        </w:rPr>
      </w:pPr>
      <w:r w:rsidRPr="004000F7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1741"/>
      </w:tblGrid>
      <w:tr w:rsidR="00D31517" w:rsidRPr="004000F7" w:rsidTr="00D3151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517" w:rsidRPr="004000F7" w:rsidRDefault="00D31517" w:rsidP="00D31517">
            <w:pPr>
              <w:jc w:val="center"/>
            </w:pPr>
            <w:r w:rsidRPr="004000F7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D31517" w:rsidRPr="004000F7" w:rsidRDefault="003448C6" w:rsidP="00D31517">
            <w:pPr>
              <w:jc w:val="center"/>
              <w:rPr>
                <w:bCs/>
                <w:color w:val="000000"/>
              </w:rPr>
            </w:pPr>
            <w:bookmarkStart w:id="1" w:name="num_table"/>
            <w:bookmarkEnd w:id="1"/>
            <w:r>
              <w:rPr>
                <w:bCs/>
                <w:color w:val="000000"/>
              </w:rPr>
              <w:t>2327/2020/СОУТ- О</w:t>
            </w:r>
          </w:p>
        </w:tc>
        <w:tc>
          <w:tcPr>
            <w:tcW w:w="195" w:type="dxa"/>
            <w:vAlign w:val="bottom"/>
          </w:tcPr>
          <w:p w:rsidR="00D31517" w:rsidRPr="004000F7" w:rsidRDefault="00D31517" w:rsidP="00D3151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517" w:rsidRPr="004000F7" w:rsidRDefault="00D31517" w:rsidP="00D3151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000F7">
              <w:rPr>
                <w:bCs/>
              </w:rPr>
              <w:fldChar w:fldCharType="begin"/>
            </w:r>
            <w:r w:rsidRPr="004000F7">
              <w:rPr>
                <w:bCs/>
              </w:rPr>
              <w:instrText xml:space="preserve"> DOCVARIABLE izm_date \* MERGEFORMAT </w:instrText>
            </w:r>
            <w:r w:rsidRPr="004000F7">
              <w:rPr>
                <w:bCs/>
              </w:rPr>
              <w:fldChar w:fldCharType="separate"/>
            </w:r>
            <w:r w:rsidR="003448C6">
              <w:rPr>
                <w:bCs/>
              </w:rPr>
              <w:t>26.11.2020</w:t>
            </w:r>
            <w:r w:rsidRPr="004000F7">
              <w:rPr>
                <w:bCs/>
              </w:rPr>
              <w:fldChar w:fldCharType="end"/>
            </w:r>
          </w:p>
        </w:tc>
      </w:tr>
      <w:tr w:rsidR="000729A2" w:rsidRPr="004000F7" w:rsidTr="00EA1E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29A2" w:rsidRPr="004000F7" w:rsidRDefault="000729A2" w:rsidP="00D3151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0729A2" w:rsidRPr="004000F7" w:rsidRDefault="000729A2" w:rsidP="00D31517">
            <w:pPr>
              <w:pStyle w:val="af"/>
              <w:rPr>
                <w:bCs/>
              </w:rPr>
            </w:pPr>
            <w:r w:rsidRPr="004000F7">
              <w:rPr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0729A2" w:rsidRPr="004000F7" w:rsidRDefault="000729A2" w:rsidP="00D31517">
            <w:pPr>
              <w:pStyle w:val="af"/>
              <w:rPr>
                <w:bCs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29A2" w:rsidRPr="004000F7" w:rsidRDefault="000729A2" w:rsidP="00EA1EAC">
            <w:pPr>
              <w:pStyle w:val="af"/>
              <w:rPr>
                <w:bCs/>
                <w:sz w:val="12"/>
                <w:szCs w:val="12"/>
              </w:rPr>
            </w:pPr>
            <w:r w:rsidRPr="004000F7">
              <w:rPr>
                <w:sz w:val="12"/>
                <w:szCs w:val="12"/>
              </w:rPr>
              <w:t>(дата утверждения протокола)</w:t>
            </w:r>
          </w:p>
        </w:tc>
      </w:tr>
    </w:tbl>
    <w:p w:rsidR="000729A2" w:rsidRPr="004000F7" w:rsidRDefault="000729A2" w:rsidP="000729A2">
      <w:pPr>
        <w:pStyle w:val="a7"/>
      </w:pPr>
      <w:r w:rsidRPr="004000F7">
        <w:t>1. Сведения о работодателе:</w:t>
      </w:r>
    </w:p>
    <w:p w:rsidR="000729A2" w:rsidRPr="004000F7" w:rsidRDefault="000729A2" w:rsidP="000729A2">
      <w:r w:rsidRPr="004000F7">
        <w:t>1.1. Наименование работодателя:</w:t>
      </w:r>
      <w:r w:rsidRPr="004000F7">
        <w:rPr>
          <w:rStyle w:val="aa"/>
        </w:rPr>
        <w:t xml:space="preserve"> </w:t>
      </w:r>
      <w:r w:rsidRPr="004000F7">
        <w:rPr>
          <w:rStyle w:val="aa"/>
        </w:rPr>
        <w:fldChar w:fldCharType="begin"/>
      </w:r>
      <w:r w:rsidRPr="004000F7">
        <w:rPr>
          <w:rStyle w:val="aa"/>
        </w:rPr>
        <w:instrText xml:space="preserve"> DOCVARIABLE rbtd_name \* MERGEFORMAT </w:instrText>
      </w:r>
      <w:r w:rsidRPr="004000F7">
        <w:rPr>
          <w:rStyle w:val="aa"/>
        </w:rPr>
        <w:fldChar w:fldCharType="separate"/>
      </w:r>
      <w:r w:rsidR="003448C6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4000F7">
        <w:rPr>
          <w:rStyle w:val="aa"/>
        </w:rPr>
        <w:fldChar w:fldCharType="end"/>
      </w:r>
      <w:r w:rsidRPr="004000F7">
        <w:rPr>
          <w:rStyle w:val="aa"/>
        </w:rPr>
        <w:t> </w:t>
      </w:r>
    </w:p>
    <w:p w:rsidR="000729A2" w:rsidRPr="004000F7" w:rsidRDefault="000729A2" w:rsidP="000729A2">
      <w:r w:rsidRPr="004000F7">
        <w:t>1.2. Место нахождения и место осуществления деятельности работодателя:</w:t>
      </w:r>
      <w:r w:rsidRPr="004000F7">
        <w:rPr>
          <w:rStyle w:val="aa"/>
        </w:rPr>
        <w:t xml:space="preserve"> </w:t>
      </w:r>
      <w:r w:rsidRPr="004000F7">
        <w:rPr>
          <w:rStyle w:val="aa"/>
        </w:rPr>
        <w:fldChar w:fldCharType="begin"/>
      </w:r>
      <w:r w:rsidRPr="004000F7">
        <w:rPr>
          <w:rStyle w:val="aa"/>
        </w:rPr>
        <w:instrText xml:space="preserve"> DOCVARIABLE rbtd_adr \* MERGEFORMAT </w:instrText>
      </w:r>
      <w:r w:rsidRPr="004000F7">
        <w:rPr>
          <w:rStyle w:val="aa"/>
        </w:rPr>
        <w:fldChar w:fldCharType="separate"/>
      </w:r>
      <w:r w:rsidR="003448C6">
        <w:rPr>
          <w:rStyle w:val="aa"/>
        </w:rPr>
        <w:t xml:space="preserve">296440, Республика Крым, Черноморский район, с. Оленевка, ул. Ленина, д. 39 </w:t>
      </w:r>
      <w:r w:rsidRPr="004000F7">
        <w:rPr>
          <w:rStyle w:val="aa"/>
        </w:rPr>
        <w:fldChar w:fldCharType="end"/>
      </w:r>
      <w:r w:rsidRPr="004000F7">
        <w:rPr>
          <w:rStyle w:val="aa"/>
        </w:rPr>
        <w:t> </w:t>
      </w:r>
    </w:p>
    <w:p w:rsidR="000729A2" w:rsidRPr="004000F7" w:rsidRDefault="000729A2" w:rsidP="000729A2">
      <w:pPr>
        <w:pStyle w:val="a7"/>
      </w:pPr>
      <w:r w:rsidRPr="004000F7">
        <w:t>2. Сведения о средствах измерения: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9"/>
        <w:gridCol w:w="1201"/>
        <w:gridCol w:w="1456"/>
        <w:gridCol w:w="1245"/>
        <w:gridCol w:w="1567"/>
        <w:gridCol w:w="1462"/>
      </w:tblGrid>
      <w:tr w:rsidR="000729A2" w:rsidRPr="004000F7" w:rsidTr="00EA1EAC">
        <w:trPr>
          <w:jc w:val="center"/>
        </w:trPr>
        <w:tc>
          <w:tcPr>
            <w:tcW w:w="1689" w:type="pct"/>
            <w:shd w:val="clear" w:color="auto" w:fill="auto"/>
            <w:vAlign w:val="center"/>
          </w:tcPr>
          <w:p w:rsidR="000729A2" w:rsidRPr="004000F7" w:rsidRDefault="000729A2" w:rsidP="00EA1EAC">
            <w:pPr>
              <w:pStyle w:val="a9"/>
            </w:pPr>
            <w:bookmarkStart w:id="2" w:name="si_table"/>
            <w:bookmarkStart w:id="3" w:name="si_table2"/>
            <w:bookmarkEnd w:id="2"/>
            <w:bookmarkEnd w:id="3"/>
            <w:r w:rsidRPr="004000F7">
              <w:t>Наименование средства измерения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0729A2" w:rsidRPr="004000F7" w:rsidRDefault="000729A2" w:rsidP="00EA1EAC">
            <w:pPr>
              <w:pStyle w:val="a9"/>
            </w:pPr>
            <w:bookmarkStart w:id="4" w:name="si_factory_num"/>
            <w:bookmarkEnd w:id="4"/>
            <w:r w:rsidRPr="004000F7">
              <w:t>Заводской номер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0729A2" w:rsidRPr="004000F7" w:rsidRDefault="000729A2" w:rsidP="00EA1EAC">
            <w:pPr>
              <w:pStyle w:val="a9"/>
            </w:pPr>
            <w:bookmarkStart w:id="5" w:name="si_sertif"/>
            <w:bookmarkEnd w:id="5"/>
            <w:r w:rsidRPr="004000F7">
              <w:t>Сведения о поверке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0729A2" w:rsidRPr="004000F7" w:rsidRDefault="000729A2" w:rsidP="00EA1EAC">
            <w:pPr>
              <w:pStyle w:val="a9"/>
            </w:pPr>
            <w:bookmarkStart w:id="6" w:name="si_date"/>
            <w:bookmarkEnd w:id="6"/>
            <w:r w:rsidRPr="004000F7">
              <w:t>Действие поверки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0729A2" w:rsidRPr="004000F7" w:rsidRDefault="000729A2" w:rsidP="00EA1EAC">
            <w:pPr>
              <w:pStyle w:val="a9"/>
            </w:pPr>
            <w:bookmarkStart w:id="7" w:name="si_err"/>
            <w:bookmarkEnd w:id="7"/>
            <w:r w:rsidRPr="004000F7">
              <w:t>Погрешность изм</w:t>
            </w:r>
            <w:r w:rsidRPr="004000F7">
              <w:t>е</w:t>
            </w:r>
            <w:r w:rsidRPr="004000F7">
              <w:t>рения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0729A2" w:rsidRPr="004000F7" w:rsidRDefault="000729A2" w:rsidP="00EA1EAC">
            <w:pPr>
              <w:pStyle w:val="a9"/>
            </w:pPr>
            <w:bookmarkStart w:id="8" w:name="si_cond_sv"/>
            <w:bookmarkEnd w:id="8"/>
            <w:r w:rsidRPr="004000F7">
              <w:t>Условия эк</w:t>
            </w:r>
            <w:r w:rsidRPr="004000F7">
              <w:t>с</w:t>
            </w:r>
            <w:r w:rsidRPr="004000F7">
              <w:t>плуат</w:t>
            </w:r>
            <w:r w:rsidRPr="004000F7">
              <w:t>а</w:t>
            </w:r>
            <w:r w:rsidRPr="004000F7">
              <w:t>ции</w:t>
            </w:r>
          </w:p>
        </w:tc>
      </w:tr>
      <w:tr w:rsidR="003448C6" w:rsidRPr="004000F7" w:rsidTr="00EA1EAC">
        <w:trPr>
          <w:jc w:val="center"/>
        </w:trPr>
        <w:tc>
          <w:tcPr>
            <w:tcW w:w="1689" w:type="pct"/>
            <w:shd w:val="clear" w:color="auto" w:fill="auto"/>
            <w:vAlign w:val="center"/>
          </w:tcPr>
          <w:p w:rsidR="003448C6" w:rsidRPr="004000F7" w:rsidRDefault="003448C6" w:rsidP="003448C6">
            <w:pPr>
              <w:pStyle w:val="a9"/>
              <w:jc w:val="left"/>
            </w:pPr>
            <w:r>
              <w:t>Люксметр "ТКА-Люкс"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3448C6" w:rsidRPr="004000F7" w:rsidRDefault="003448C6" w:rsidP="00EA1EAC">
            <w:pPr>
              <w:pStyle w:val="a9"/>
            </w:pPr>
            <w:r>
              <w:t>33 7101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3448C6" w:rsidRPr="004000F7" w:rsidRDefault="003448C6" w:rsidP="00EA1EAC">
            <w:pPr>
              <w:pStyle w:val="a9"/>
            </w:pPr>
            <w:r>
              <w:t>05.001038.20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3448C6" w:rsidRPr="004000F7" w:rsidRDefault="003448C6" w:rsidP="00EA1EAC">
            <w:pPr>
              <w:pStyle w:val="a9"/>
            </w:pPr>
            <w:r>
              <w:t>10.02.2020-09.02.2021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3448C6" w:rsidRPr="004000F7" w:rsidRDefault="003448C6" w:rsidP="00EA1EAC">
            <w:pPr>
              <w:pStyle w:val="a9"/>
            </w:pPr>
            <w:r>
              <w:t>±6%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- температура окружаю-щего воздуха от 0 ºС до 40 ºС;</w:t>
            </w:r>
          </w:p>
          <w:p w:rsidR="003448C6" w:rsidRDefault="003448C6" w:rsidP="00EA1EAC">
            <w:pPr>
              <w:pStyle w:val="a9"/>
            </w:pPr>
            <w:r>
              <w:t>- относительная влажность окружающего воздуха до 85 % при температуре 25 ºС;</w:t>
            </w:r>
          </w:p>
          <w:p w:rsidR="003448C6" w:rsidRPr="004000F7" w:rsidRDefault="003448C6" w:rsidP="00EA1EAC">
            <w:pPr>
              <w:pStyle w:val="a9"/>
            </w:pPr>
            <w:r>
              <w:t>- атмосферное давление от 84,0 до 106,7 кПа</w:t>
            </w:r>
          </w:p>
        </w:tc>
      </w:tr>
      <w:tr w:rsidR="003448C6" w:rsidRPr="004000F7" w:rsidTr="00EA1EAC">
        <w:trPr>
          <w:jc w:val="center"/>
        </w:trPr>
        <w:tc>
          <w:tcPr>
            <w:tcW w:w="1689" w:type="pct"/>
            <w:shd w:val="clear" w:color="auto" w:fill="auto"/>
            <w:vAlign w:val="center"/>
          </w:tcPr>
          <w:p w:rsidR="003448C6" w:rsidRDefault="003448C6" w:rsidP="003448C6">
            <w:pPr>
              <w:pStyle w:val="a9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2798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19009090423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21.11.2019-20.11.2020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0.3 мм/м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Температура окружающего воздуха от минус 40 ºС до плюс 50 ºС</w:t>
            </w:r>
          </w:p>
        </w:tc>
      </w:tr>
      <w:tr w:rsidR="003448C6" w:rsidRPr="004000F7" w:rsidTr="00EA1EAC">
        <w:trPr>
          <w:jc w:val="center"/>
        </w:trPr>
        <w:tc>
          <w:tcPr>
            <w:tcW w:w="1689" w:type="pct"/>
            <w:shd w:val="clear" w:color="auto" w:fill="auto"/>
            <w:vAlign w:val="center"/>
          </w:tcPr>
          <w:p w:rsidR="003448C6" w:rsidRDefault="003448C6" w:rsidP="003448C6">
            <w:pPr>
              <w:pStyle w:val="a9"/>
              <w:jc w:val="left"/>
            </w:pPr>
            <w:r>
              <w:t>Мультиметр цифровой АРРА 61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77451237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19008994855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08.11.2019-07.11.2020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±(0,012*Ux+3k)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Условия эксплуатации СИ: нормальные: - температура 23±5 ºС;</w:t>
            </w:r>
          </w:p>
          <w:p w:rsidR="003448C6" w:rsidRDefault="003448C6" w:rsidP="00EA1EAC">
            <w:pPr>
              <w:pStyle w:val="a9"/>
            </w:pPr>
            <w:r>
              <w:t>- влажность 60±20 % рабочие: - температура (0-40) ºС; - влажность не более 80 %</w:t>
            </w:r>
          </w:p>
          <w:p w:rsidR="003448C6" w:rsidRDefault="003448C6" w:rsidP="00EA1EAC">
            <w:pPr>
              <w:pStyle w:val="a9"/>
            </w:pPr>
          </w:p>
        </w:tc>
      </w:tr>
      <w:tr w:rsidR="003448C6" w:rsidRPr="004000F7" w:rsidTr="00EA1EAC">
        <w:trPr>
          <w:jc w:val="center"/>
        </w:trPr>
        <w:tc>
          <w:tcPr>
            <w:tcW w:w="1689" w:type="pct"/>
            <w:shd w:val="clear" w:color="auto" w:fill="auto"/>
            <w:vAlign w:val="center"/>
          </w:tcPr>
          <w:p w:rsidR="003448C6" w:rsidRDefault="003448C6" w:rsidP="003448C6">
            <w:pPr>
              <w:pStyle w:val="a9"/>
              <w:jc w:val="left"/>
            </w:pPr>
            <w:r>
              <w:t>Мультиметр цифровой АРРА 61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77451237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19009000217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29.10.2020-28.10.2021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±(0,012*Ux+3k)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Условия эксплуатации СИ: нормаль</w:t>
            </w:r>
            <w:r>
              <w:lastRenderedPageBreak/>
              <w:t>ные: - температура 23±5 ºС;</w:t>
            </w:r>
          </w:p>
          <w:p w:rsidR="003448C6" w:rsidRDefault="003448C6" w:rsidP="00EA1EAC">
            <w:pPr>
              <w:pStyle w:val="a9"/>
            </w:pPr>
            <w:r>
              <w:t>- влажность 60±20 % рабочие: - температура (0-40) ºС; - влажность не более 80 %</w:t>
            </w:r>
          </w:p>
          <w:p w:rsidR="003448C6" w:rsidRDefault="003448C6" w:rsidP="00EA1EAC">
            <w:pPr>
              <w:pStyle w:val="a9"/>
            </w:pPr>
          </w:p>
        </w:tc>
      </w:tr>
    </w:tbl>
    <w:p w:rsidR="000729A2" w:rsidRPr="004000F7" w:rsidRDefault="000729A2" w:rsidP="000729A2">
      <w:pPr>
        <w:pStyle w:val="a7"/>
      </w:pPr>
      <w:r w:rsidRPr="004000F7">
        <w:lastRenderedPageBreak/>
        <w:t>Сведения о средствах измерений параметров окружающей среды и вспомогательном обор</w:t>
      </w:r>
      <w:r w:rsidRPr="004000F7">
        <w:t>у</w:t>
      </w:r>
      <w:r w:rsidRPr="004000F7">
        <w:t>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6"/>
        <w:gridCol w:w="1192"/>
        <w:gridCol w:w="1357"/>
        <w:gridCol w:w="1190"/>
        <w:gridCol w:w="1361"/>
        <w:gridCol w:w="1834"/>
      </w:tblGrid>
      <w:tr w:rsidR="000729A2" w:rsidRPr="004000F7" w:rsidTr="003448C6">
        <w:trPr>
          <w:jc w:val="center"/>
        </w:trPr>
        <w:tc>
          <w:tcPr>
            <w:tcW w:w="1673" w:type="pct"/>
            <w:shd w:val="clear" w:color="auto" w:fill="auto"/>
            <w:vAlign w:val="center"/>
          </w:tcPr>
          <w:p w:rsidR="000729A2" w:rsidRPr="004000F7" w:rsidRDefault="000729A2" w:rsidP="00EA1EAC">
            <w:pPr>
              <w:pStyle w:val="a9"/>
            </w:pPr>
            <w:bookmarkStart w:id="9" w:name="si_os_table"/>
            <w:bookmarkEnd w:id="9"/>
            <w:r w:rsidRPr="004000F7">
              <w:t>Наименование средства измерения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0729A2" w:rsidRPr="004000F7" w:rsidRDefault="000729A2" w:rsidP="00EA1EAC">
            <w:pPr>
              <w:pStyle w:val="a9"/>
            </w:pPr>
            <w:bookmarkStart w:id="10" w:name="si_os_factory_num"/>
            <w:bookmarkEnd w:id="10"/>
            <w:r w:rsidRPr="004000F7">
              <w:t>Заводской номер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0729A2" w:rsidRPr="004000F7" w:rsidRDefault="000729A2" w:rsidP="00EA1EAC">
            <w:pPr>
              <w:pStyle w:val="a9"/>
            </w:pPr>
            <w:bookmarkStart w:id="11" w:name="si_os_sertif"/>
            <w:bookmarkEnd w:id="11"/>
            <w:r w:rsidRPr="004000F7">
              <w:t>Сведения о поверке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0729A2" w:rsidRPr="004000F7" w:rsidRDefault="000729A2" w:rsidP="00EA1EAC">
            <w:pPr>
              <w:pStyle w:val="a9"/>
            </w:pPr>
            <w:bookmarkStart w:id="12" w:name="si_os_date"/>
            <w:bookmarkEnd w:id="12"/>
            <w:r w:rsidRPr="004000F7">
              <w:t>Действие поверки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0729A2" w:rsidRPr="004000F7" w:rsidRDefault="000729A2" w:rsidP="00EA1EAC">
            <w:pPr>
              <w:pStyle w:val="a9"/>
            </w:pPr>
            <w:bookmarkStart w:id="13" w:name="si_os_err"/>
            <w:bookmarkEnd w:id="13"/>
            <w:r w:rsidRPr="004000F7">
              <w:t>Погрешность изм</w:t>
            </w:r>
            <w:r w:rsidRPr="004000F7">
              <w:t>е</w:t>
            </w:r>
            <w:r w:rsidRPr="004000F7">
              <w:t>рения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0729A2" w:rsidRPr="004000F7" w:rsidRDefault="000729A2" w:rsidP="00EA1EAC">
            <w:pPr>
              <w:pStyle w:val="a9"/>
            </w:pPr>
            <w:bookmarkStart w:id="14" w:name="si_os_cond_sv"/>
            <w:bookmarkEnd w:id="14"/>
            <w:r w:rsidRPr="004000F7">
              <w:t>Условия эк</w:t>
            </w:r>
            <w:r w:rsidRPr="004000F7">
              <w:t>с</w:t>
            </w:r>
            <w:r w:rsidRPr="004000F7">
              <w:t>плуат</w:t>
            </w:r>
            <w:r w:rsidRPr="004000F7">
              <w:t>а</w:t>
            </w:r>
            <w:r w:rsidRPr="004000F7">
              <w:t>ции</w:t>
            </w:r>
          </w:p>
        </w:tc>
      </w:tr>
      <w:tr w:rsidR="003448C6" w:rsidRPr="004000F7" w:rsidTr="003448C6">
        <w:trPr>
          <w:jc w:val="center"/>
        </w:trPr>
        <w:tc>
          <w:tcPr>
            <w:tcW w:w="1673" w:type="pct"/>
            <w:shd w:val="clear" w:color="auto" w:fill="auto"/>
            <w:vAlign w:val="center"/>
          </w:tcPr>
          <w:p w:rsidR="003448C6" w:rsidRPr="004000F7" w:rsidRDefault="003448C6" w:rsidP="003448C6">
            <w:pPr>
              <w:pStyle w:val="a9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3448C6" w:rsidRPr="004000F7" w:rsidRDefault="003448C6" w:rsidP="00EA1EAC">
            <w:pPr>
              <w:pStyle w:val="a9"/>
            </w:pPr>
            <w:r>
              <w:t>143315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3448C6" w:rsidRPr="004000F7" w:rsidRDefault="003448C6" w:rsidP="00EA1EAC">
            <w:pPr>
              <w:pStyle w:val="a9"/>
            </w:pPr>
            <w:r>
              <w:t>207/19- 4910 п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3448C6" w:rsidRPr="004000F7" w:rsidRDefault="003448C6" w:rsidP="00EA1EAC">
            <w:pPr>
              <w:pStyle w:val="a9"/>
            </w:pPr>
            <w:r>
              <w:t>04.06.2019-03.06.2021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3448C6" w:rsidRPr="004000F7" w:rsidRDefault="003448C6" w:rsidP="00EA1EAC">
            <w:pPr>
              <w:pStyle w:val="a9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3448C6" w:rsidRPr="004000F7" w:rsidRDefault="003448C6" w:rsidP="00EA1EAC">
            <w:pPr>
              <w:pStyle w:val="a9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0729A2" w:rsidRPr="004000F7" w:rsidRDefault="000729A2" w:rsidP="000729A2">
      <w:pPr>
        <w:spacing w:before="120"/>
        <w:rPr>
          <w:b/>
        </w:rPr>
      </w:pPr>
      <w:r w:rsidRPr="004000F7">
        <w:rPr>
          <w:b/>
          <w:color w:val="000000"/>
        </w:rPr>
        <w:t>3. НД, устанавливающие метод проведения измерений и оценок и регламентирующие ПДК,</w:t>
      </w:r>
      <w:r w:rsidRPr="004000F7">
        <w:rPr>
          <w:b/>
        </w:rPr>
        <w:t xml:space="preserve"> ПДУ, нормативные значения измеряемого и оцениваемого фактора:</w:t>
      </w:r>
      <w:r w:rsidRPr="004000F7"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1"/>
        <w:gridCol w:w="8669"/>
      </w:tblGrid>
      <w:tr w:rsidR="000729A2" w:rsidRPr="004000F7" w:rsidTr="003448C6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29A2" w:rsidRPr="004000F7" w:rsidRDefault="000729A2" w:rsidP="00EA1EAC">
            <w:pPr>
              <w:jc w:val="center"/>
              <w:rPr>
                <w:color w:val="000000"/>
                <w:sz w:val="18"/>
                <w:szCs w:val="18"/>
              </w:rPr>
            </w:pPr>
            <w:r w:rsidRPr="004000F7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0729A2" w:rsidRPr="004000F7" w:rsidRDefault="000729A2" w:rsidP="00EA1EAC">
            <w:pPr>
              <w:jc w:val="center"/>
              <w:rPr>
                <w:color w:val="000000"/>
                <w:sz w:val="18"/>
                <w:szCs w:val="18"/>
              </w:rPr>
            </w:pPr>
            <w:r w:rsidRPr="004000F7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5" w:name="nd_table"/>
            <w:bookmarkEnd w:id="15"/>
          </w:p>
        </w:tc>
      </w:tr>
      <w:tr w:rsidR="003448C6" w:rsidRPr="004000F7" w:rsidTr="003448C6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48C6" w:rsidRPr="004000F7" w:rsidRDefault="003448C6" w:rsidP="003448C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3448C6" w:rsidRPr="004000F7" w:rsidRDefault="003448C6" w:rsidP="003448C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по эксплуатации ЮСУК 2.859.005РЭ. ЛЮКСМЕТР "ТКА-ЛЮКС"</w:t>
            </w:r>
          </w:p>
        </w:tc>
      </w:tr>
      <w:tr w:rsidR="003448C6" w:rsidRPr="004000F7" w:rsidTr="003448C6">
        <w:trPr>
          <w:tblHeader/>
          <w:jc w:val="center"/>
        </w:trPr>
        <w:tc>
          <w:tcPr>
            <w:tcW w:w="840" w:type="pct"/>
            <w:tcBorders>
              <w:bottom w:val="nil"/>
            </w:tcBorders>
            <w:shd w:val="clear" w:color="auto" w:fill="auto"/>
            <w:vAlign w:val="center"/>
          </w:tcPr>
          <w:p w:rsidR="003448C6" w:rsidRDefault="003448C6" w:rsidP="003448C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3448C6" w:rsidRDefault="003448C6" w:rsidP="003448C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2.2.1/2.1.1.1278-03. Санитарные правила и нормы. Гигиенические требования к естественному, искусственному и совмещенному освещению жилых и общественных зданий. Утверждены Главным государственным санитарным врачом Российской Федерации, 6 апреля 2003 года</w:t>
            </w:r>
          </w:p>
        </w:tc>
      </w:tr>
      <w:tr w:rsidR="003448C6" w:rsidRPr="004000F7" w:rsidTr="003448C6">
        <w:trPr>
          <w:tblHeader/>
          <w:jc w:val="center"/>
        </w:trPr>
        <w:tc>
          <w:tcPr>
            <w:tcW w:w="84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448C6" w:rsidRDefault="003448C6" w:rsidP="003448C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0" w:type="pct"/>
            <w:shd w:val="clear" w:color="auto" w:fill="auto"/>
            <w:vAlign w:val="center"/>
          </w:tcPr>
          <w:p w:rsidR="003448C6" w:rsidRDefault="003448C6" w:rsidP="003448C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0729A2" w:rsidRPr="004000F7" w:rsidRDefault="000729A2" w:rsidP="000729A2">
      <w:pPr>
        <w:spacing w:before="120"/>
        <w:rPr>
          <w:b/>
          <w:color w:val="000000"/>
        </w:rPr>
      </w:pPr>
      <w:r w:rsidRPr="004000F7">
        <w:rPr>
          <w:b/>
          <w:color w:val="000000"/>
        </w:rPr>
        <w:t>4. Условия проведения исследований</w:t>
      </w:r>
    </w:p>
    <w:tbl>
      <w:tblPr>
        <w:tblW w:w="10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6"/>
        <w:gridCol w:w="2126"/>
        <w:gridCol w:w="3119"/>
        <w:gridCol w:w="1417"/>
        <w:gridCol w:w="1418"/>
        <w:gridCol w:w="1612"/>
      </w:tblGrid>
      <w:tr w:rsidR="000729A2" w:rsidRPr="004000F7" w:rsidTr="00EA1EAC">
        <w:trPr>
          <w:jc w:val="center"/>
        </w:trPr>
        <w:tc>
          <w:tcPr>
            <w:tcW w:w="906" w:type="dxa"/>
            <w:shd w:val="clear" w:color="auto" w:fill="auto"/>
            <w:vAlign w:val="center"/>
          </w:tcPr>
          <w:p w:rsidR="000729A2" w:rsidRPr="004000F7" w:rsidRDefault="000729A2" w:rsidP="00EA1EAC">
            <w:pPr>
              <w:pStyle w:val="a9"/>
            </w:pPr>
            <w:bookmarkStart w:id="16" w:name="os3_rm_num"/>
            <w:bookmarkEnd w:id="16"/>
            <w:r w:rsidRPr="004000F7">
              <w:t>№ РМ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729A2" w:rsidRPr="004000F7" w:rsidRDefault="000729A2" w:rsidP="00EA1EAC">
            <w:pPr>
              <w:pStyle w:val="a9"/>
            </w:pPr>
            <w:bookmarkStart w:id="17" w:name="os3_rm"/>
            <w:bookmarkEnd w:id="17"/>
            <w:r w:rsidRPr="004000F7">
              <w:t>Наименование раб</w:t>
            </w:r>
            <w:r w:rsidRPr="004000F7">
              <w:t>о</w:t>
            </w:r>
            <w:r w:rsidRPr="004000F7">
              <w:t>чего места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729A2" w:rsidRPr="004000F7" w:rsidRDefault="000729A2" w:rsidP="00EA1EAC">
            <w:pPr>
              <w:pStyle w:val="a9"/>
            </w:pPr>
            <w:bookmarkStart w:id="18" w:name="os3_zone"/>
            <w:bookmarkEnd w:id="18"/>
            <w:r w:rsidRPr="004000F7">
              <w:t>Наименование</w:t>
            </w:r>
            <w:r w:rsidRPr="004000F7">
              <w:br/>
              <w:t>рабочей зоны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729A2" w:rsidRPr="004000F7" w:rsidRDefault="000729A2" w:rsidP="00EA1EAC">
            <w:pPr>
              <w:pStyle w:val="a9"/>
            </w:pPr>
            <w:bookmarkStart w:id="19" w:name="os3_temp"/>
            <w:bookmarkEnd w:id="19"/>
            <w:r w:rsidRPr="004000F7">
              <w:t xml:space="preserve">Температура воздуха, </w:t>
            </w:r>
            <w:r w:rsidRPr="004000F7">
              <w:rPr>
                <w:vertAlign w:val="superscript"/>
              </w:rPr>
              <w:t>o</w:t>
            </w:r>
            <w:r w:rsidRPr="004000F7">
              <w:t>C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29A2" w:rsidRPr="004000F7" w:rsidRDefault="000729A2" w:rsidP="00EA1EAC">
            <w:pPr>
              <w:pStyle w:val="a9"/>
            </w:pPr>
            <w:bookmarkStart w:id="20" w:name="os3_press"/>
            <w:bookmarkEnd w:id="20"/>
            <w:r w:rsidRPr="004000F7">
              <w:t>Атмосферное давление, мм рт.ст.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0729A2" w:rsidRPr="004000F7" w:rsidRDefault="000729A2" w:rsidP="00EA1EAC">
            <w:pPr>
              <w:pStyle w:val="a9"/>
            </w:pPr>
            <w:bookmarkStart w:id="21" w:name="os3_vlag"/>
            <w:bookmarkEnd w:id="21"/>
            <w:r w:rsidRPr="004000F7">
              <w:t>Относительная влажность, %</w:t>
            </w:r>
          </w:p>
        </w:tc>
      </w:tr>
      <w:tr w:rsidR="003448C6" w:rsidRPr="004000F7" w:rsidTr="00EA1EAC">
        <w:trPr>
          <w:jc w:val="center"/>
        </w:trPr>
        <w:tc>
          <w:tcPr>
            <w:tcW w:w="906" w:type="dxa"/>
            <w:shd w:val="clear" w:color="auto" w:fill="auto"/>
            <w:vAlign w:val="center"/>
          </w:tcPr>
          <w:p w:rsidR="003448C6" w:rsidRPr="004000F7" w:rsidRDefault="003448C6" w:rsidP="00EA1EAC">
            <w:pPr>
              <w:pStyle w:val="a9"/>
            </w:pPr>
            <w: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448C6" w:rsidRPr="004000F7" w:rsidRDefault="003448C6" w:rsidP="00EA1EAC">
            <w:pPr>
              <w:pStyle w:val="a9"/>
            </w:pPr>
            <w:r>
              <w:t>Директор (Директор школы)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448C6" w:rsidRPr="004000F7" w:rsidRDefault="003448C6" w:rsidP="00EA1EAC">
            <w:pPr>
              <w:pStyle w:val="a9"/>
            </w:pPr>
            <w:r>
              <w:t>Кабинет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48C6" w:rsidRPr="004000F7" w:rsidRDefault="003448C6" w:rsidP="00EA1EAC">
            <w:pPr>
              <w:pStyle w:val="a9"/>
            </w:pPr>
            <w:r>
              <w:t>23.5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48C6" w:rsidRPr="004000F7" w:rsidRDefault="003448C6" w:rsidP="00EA1EAC">
            <w:pPr>
              <w:pStyle w:val="a9"/>
            </w:pPr>
            <w:r>
              <w:t>763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3448C6" w:rsidRPr="004000F7" w:rsidRDefault="003448C6" w:rsidP="00EA1EAC">
            <w:pPr>
              <w:pStyle w:val="a9"/>
            </w:pPr>
            <w:r>
              <w:t>45.7</w:t>
            </w:r>
          </w:p>
        </w:tc>
      </w:tr>
      <w:tr w:rsidR="003448C6" w:rsidRPr="004000F7" w:rsidTr="00EA1EAC">
        <w:trPr>
          <w:jc w:val="center"/>
        </w:trPr>
        <w:tc>
          <w:tcPr>
            <w:tcW w:w="90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Заместитель директора по УВР (Заместитель директора школы)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Кабинет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23.9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763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45.3</w:t>
            </w:r>
          </w:p>
        </w:tc>
      </w:tr>
      <w:tr w:rsidR="003448C6" w:rsidRPr="004000F7" w:rsidTr="00EA1EAC">
        <w:trPr>
          <w:jc w:val="center"/>
        </w:trPr>
        <w:tc>
          <w:tcPr>
            <w:tcW w:w="90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Заместитель директора по ВР (Заместитель директора школы)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Кабинет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23.5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763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45.6</w:t>
            </w:r>
          </w:p>
        </w:tc>
      </w:tr>
      <w:tr w:rsidR="003448C6" w:rsidRPr="004000F7" w:rsidTr="00EA1EAC">
        <w:trPr>
          <w:jc w:val="center"/>
        </w:trPr>
        <w:tc>
          <w:tcPr>
            <w:tcW w:w="90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Главный бухгалтер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Кабинет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24.1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763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44.8</w:t>
            </w:r>
          </w:p>
        </w:tc>
      </w:tr>
      <w:tr w:rsidR="003448C6" w:rsidRPr="004000F7" w:rsidTr="00EA1EAC">
        <w:trPr>
          <w:jc w:val="center"/>
        </w:trPr>
        <w:tc>
          <w:tcPr>
            <w:tcW w:w="90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Секретарь (Секретарь руководителя)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Кабинет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24.5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763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44.1</w:t>
            </w:r>
          </w:p>
        </w:tc>
      </w:tr>
      <w:tr w:rsidR="003448C6" w:rsidRPr="004000F7" w:rsidTr="00EA1EAC">
        <w:trPr>
          <w:jc w:val="center"/>
        </w:trPr>
        <w:tc>
          <w:tcPr>
            <w:tcW w:w="90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Заведующий хозяйством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Кабинет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24.2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763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44.6</w:t>
            </w:r>
          </w:p>
        </w:tc>
      </w:tr>
      <w:tr w:rsidR="003448C6" w:rsidRPr="004000F7" w:rsidTr="00EA1EAC">
        <w:trPr>
          <w:jc w:val="center"/>
        </w:trPr>
        <w:tc>
          <w:tcPr>
            <w:tcW w:w="90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lastRenderedPageBreak/>
              <w:t>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Бухгалтер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Кабинет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23.8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763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45.1</w:t>
            </w:r>
          </w:p>
        </w:tc>
      </w:tr>
      <w:tr w:rsidR="003448C6" w:rsidRPr="004000F7" w:rsidTr="00EA1EAC">
        <w:trPr>
          <w:jc w:val="center"/>
        </w:trPr>
        <w:tc>
          <w:tcPr>
            <w:tcW w:w="90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Кабинет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23.5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763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45.3</w:t>
            </w:r>
          </w:p>
        </w:tc>
      </w:tr>
      <w:tr w:rsidR="003448C6" w:rsidRPr="004000F7" w:rsidTr="00EA1EAC">
        <w:trPr>
          <w:jc w:val="center"/>
        </w:trPr>
        <w:tc>
          <w:tcPr>
            <w:tcW w:w="90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Библиотекарь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Зал библиотеки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22.8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763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38.2</w:t>
            </w:r>
          </w:p>
        </w:tc>
      </w:tr>
      <w:tr w:rsidR="003448C6" w:rsidRPr="004000F7" w:rsidTr="00EA1EAC">
        <w:trPr>
          <w:jc w:val="center"/>
        </w:trPr>
        <w:tc>
          <w:tcPr>
            <w:tcW w:w="90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Медицинская сестра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Кабинет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24.2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763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43.5</w:t>
            </w:r>
          </w:p>
        </w:tc>
      </w:tr>
      <w:tr w:rsidR="003448C6" w:rsidRPr="004000F7" w:rsidTr="00EA1EAC">
        <w:trPr>
          <w:jc w:val="center"/>
        </w:trPr>
        <w:tc>
          <w:tcPr>
            <w:tcW w:w="90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Педагог-психолог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Кабинет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24.5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763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43.8</w:t>
            </w:r>
          </w:p>
        </w:tc>
      </w:tr>
      <w:tr w:rsidR="003448C6" w:rsidRPr="004000F7" w:rsidTr="00EA1EAC">
        <w:trPr>
          <w:jc w:val="center"/>
        </w:trPr>
        <w:tc>
          <w:tcPr>
            <w:tcW w:w="90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Педагог-организатор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Кабинет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24.1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763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43.9</w:t>
            </w:r>
          </w:p>
        </w:tc>
      </w:tr>
      <w:tr w:rsidR="003448C6" w:rsidRPr="004000F7" w:rsidTr="00EA1EAC">
        <w:trPr>
          <w:jc w:val="center"/>
        </w:trPr>
        <w:tc>
          <w:tcPr>
            <w:tcW w:w="90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13А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Учитель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Кабинет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23.5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763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43.8</w:t>
            </w:r>
          </w:p>
        </w:tc>
      </w:tr>
      <w:tr w:rsidR="003448C6" w:rsidRPr="004000F7" w:rsidTr="00EA1EAC">
        <w:trPr>
          <w:jc w:val="center"/>
        </w:trPr>
        <w:tc>
          <w:tcPr>
            <w:tcW w:w="90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14А (13А)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Учитель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Кабинет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23.6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763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43.5</w:t>
            </w:r>
          </w:p>
        </w:tc>
      </w:tr>
      <w:tr w:rsidR="003448C6" w:rsidRPr="004000F7" w:rsidTr="00EA1EAC">
        <w:trPr>
          <w:jc w:val="center"/>
        </w:trPr>
        <w:tc>
          <w:tcPr>
            <w:tcW w:w="90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15А (13А)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Учитель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Кабинет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23.8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763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43.2</w:t>
            </w:r>
          </w:p>
        </w:tc>
      </w:tr>
      <w:tr w:rsidR="003448C6" w:rsidRPr="004000F7" w:rsidTr="00EA1EAC">
        <w:trPr>
          <w:jc w:val="center"/>
        </w:trPr>
        <w:tc>
          <w:tcPr>
            <w:tcW w:w="90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Учитель информатики (Учитель)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Кабинет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24.3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763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43.7</w:t>
            </w:r>
          </w:p>
        </w:tc>
      </w:tr>
      <w:tr w:rsidR="003448C6" w:rsidRPr="004000F7" w:rsidTr="00EA1EAC">
        <w:trPr>
          <w:jc w:val="center"/>
        </w:trPr>
        <w:tc>
          <w:tcPr>
            <w:tcW w:w="90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Учитель физики (Учитель)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Кабинет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23.9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763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43.6</w:t>
            </w:r>
          </w:p>
        </w:tc>
      </w:tr>
      <w:tr w:rsidR="003448C6" w:rsidRPr="004000F7" w:rsidTr="00EA1EAC">
        <w:trPr>
          <w:jc w:val="center"/>
        </w:trPr>
        <w:tc>
          <w:tcPr>
            <w:tcW w:w="90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Учитель химии (Учитель)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Кабинет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24.1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763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43.2</w:t>
            </w:r>
          </w:p>
        </w:tc>
      </w:tr>
      <w:tr w:rsidR="003448C6" w:rsidRPr="004000F7" w:rsidTr="00EA1EAC">
        <w:trPr>
          <w:jc w:val="center"/>
        </w:trPr>
        <w:tc>
          <w:tcPr>
            <w:tcW w:w="90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Учитель технологии (Учитель)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Кабинет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22.8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763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44.1</w:t>
            </w:r>
          </w:p>
        </w:tc>
      </w:tr>
      <w:tr w:rsidR="003448C6" w:rsidRPr="004000F7" w:rsidTr="00EA1EAC">
        <w:trPr>
          <w:jc w:val="center"/>
        </w:trPr>
        <w:tc>
          <w:tcPr>
            <w:tcW w:w="90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30А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Учитель физической культуры (Учитель)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Кабинет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22.8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763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44.8</w:t>
            </w:r>
          </w:p>
        </w:tc>
      </w:tr>
      <w:tr w:rsidR="003448C6" w:rsidRPr="004000F7" w:rsidTr="00EA1EAC">
        <w:trPr>
          <w:jc w:val="center"/>
        </w:trPr>
        <w:tc>
          <w:tcPr>
            <w:tcW w:w="90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31А (30А)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Учитель физической культуры (Учитель)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Кабинет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22.9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763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44.8</w:t>
            </w:r>
          </w:p>
        </w:tc>
      </w:tr>
      <w:tr w:rsidR="003448C6" w:rsidRPr="004000F7" w:rsidTr="00EA1EAC">
        <w:trPr>
          <w:jc w:val="center"/>
        </w:trPr>
        <w:tc>
          <w:tcPr>
            <w:tcW w:w="90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47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Кладовщик, 2 разряд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Кабинет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23.3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763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3448C6" w:rsidRDefault="003448C6" w:rsidP="00EA1EAC">
            <w:pPr>
              <w:pStyle w:val="a9"/>
            </w:pPr>
            <w:r>
              <w:t>43.8</w:t>
            </w:r>
          </w:p>
        </w:tc>
      </w:tr>
    </w:tbl>
    <w:p w:rsidR="000729A2" w:rsidRPr="004000F7" w:rsidRDefault="000729A2">
      <w:pPr>
        <w:ind w:left="284" w:hanging="284"/>
        <w:rPr>
          <w:b/>
        </w:rPr>
      </w:pPr>
    </w:p>
    <w:p w:rsidR="003448C6" w:rsidRDefault="000729A2" w:rsidP="003448C6">
      <w:pPr>
        <w:ind w:left="284" w:hanging="284"/>
        <w:rPr>
          <w:sz w:val="20"/>
          <w:szCs w:val="20"/>
          <w:lang w:eastAsia="ru-RU"/>
        </w:rPr>
      </w:pPr>
      <w:r w:rsidRPr="004000F7">
        <w:rPr>
          <w:b/>
        </w:rPr>
        <w:t>5</w:t>
      </w:r>
      <w:r w:rsidR="00DA676F" w:rsidRPr="004000F7">
        <w:rPr>
          <w:b/>
        </w:rPr>
        <w:t>.</w:t>
      </w:r>
      <w:r w:rsidR="00DA676F" w:rsidRPr="004000F7">
        <w:t xml:space="preserve"> </w:t>
      </w:r>
      <w:r w:rsidR="00DA676F" w:rsidRPr="004000F7">
        <w:rPr>
          <w:b/>
        </w:rPr>
        <w:t>Фактические и нормативные знач</w:t>
      </w:r>
      <w:r w:rsidR="00DA676F" w:rsidRPr="004000F7">
        <w:rPr>
          <w:b/>
        </w:rPr>
        <w:t>е</w:t>
      </w:r>
      <w:r w:rsidR="00DA676F" w:rsidRPr="004000F7">
        <w:rPr>
          <w:b/>
        </w:rPr>
        <w:t>ния измеряемых параметров:</w:t>
      </w:r>
      <w:bookmarkStart w:id="22" w:name="sv_table"/>
      <w:bookmarkEnd w:id="22"/>
      <w:r w:rsidR="003448C6">
        <w:rPr>
          <w:u w:val="single"/>
        </w:rPr>
        <w:fldChar w:fldCharType="begin"/>
      </w:r>
      <w:r w:rsidR="003448C6">
        <w:rPr>
          <w:u w:val="single"/>
        </w:rPr>
        <w:instrText xml:space="preserve"> INCLUDETEXT  "C:\\Users\\user\\Desktop\\нормативные документы\\трубки разовые\\2327_2020_СОУТ МБОУ Оленевская СШ\\ARMv51_files\\sv_prot_1.xml" \! \t "C:\\Program Files (x86)\\Аттестация-5.1\\xsl\\sv_prot\\factor12_5.xsl"  \* MERGEFORMAT </w:instrText>
      </w:r>
      <w:r w:rsidR="003448C6">
        <w:rPr>
          <w:u w:val="single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28"/>
        <w:gridCol w:w="2858"/>
        <w:gridCol w:w="1180"/>
        <w:gridCol w:w="1118"/>
        <w:gridCol w:w="1079"/>
        <w:gridCol w:w="595"/>
        <w:gridCol w:w="807"/>
        <w:gridCol w:w="848"/>
        <w:gridCol w:w="1241"/>
      </w:tblGrid>
      <w:tr w:rsidR="003448C6" w:rsidTr="003448C6">
        <w:trPr>
          <w:divId w:val="1442652938"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(код) РМ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рабочего места, рабочей зоны, фактора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оценки (измерения)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Результаты измерения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Факт. уровень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U095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ПДУ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 условий труда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воздействия, %</w:t>
            </w:r>
          </w:p>
        </w:tc>
      </w:tr>
      <w:tr w:rsidR="003448C6" w:rsidTr="003448C6">
        <w:trPr>
          <w:divId w:val="1442652938"/>
        </w:trPr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Административно-управленческий персонал, МБОУ «Оленевская средняя школа», с. Оленевка, ул. Ленина, 39</w:t>
            </w: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Директор (Директор школы)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Кабинет</w:t>
            </w:r>
            <w:r>
              <w:rPr>
                <w:i/>
                <w:iCs/>
                <w:sz w:val="20"/>
                <w:szCs w:val="20"/>
              </w:rPr>
              <w:br/>
              <w:t xml:space="preserve">Тип светильников - с матовым плафоном; тип ламп - светодиодные; мощность ламп - 18 Вт; высота подвеса - 3.0 м; доля негорящих ламп - 0 % ; напряжение сети, В (U1/U2) - 215/218. </w:t>
            </w:r>
            <w:r>
              <w:rPr>
                <w:i/>
                <w:iCs/>
                <w:sz w:val="20"/>
                <w:szCs w:val="20"/>
              </w:rPr>
              <w:br/>
              <w:t>Характеристика помещения (зрительной работы) - СанПиН 2.2.1/2.1.1.1278-03, т.2, п.1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60</w:t>
            </w: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345;362;358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Заместитель директора по УВР (Заместитель директора школы)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Кабинет</w:t>
            </w:r>
            <w:r>
              <w:rPr>
                <w:i/>
                <w:iCs/>
                <w:sz w:val="20"/>
                <w:szCs w:val="20"/>
              </w:rPr>
              <w:br/>
              <w:t xml:space="preserve">Тип светильников - с матовым плафоном; тип ламп - светодиодные; мощность ламп - 18 Вт; высота подвеса - 3.0 м; доля негорящих ламп - 0 % ; напряжение сети, В (U1/U2) - 215/218. </w:t>
            </w:r>
            <w:r>
              <w:rPr>
                <w:i/>
                <w:iCs/>
                <w:sz w:val="20"/>
                <w:szCs w:val="20"/>
              </w:rPr>
              <w:br/>
              <w:t>Характеристика помещения (зрительной работы) - СанПиН 2.2.1/2.1.1.1278-03, т.2, п.1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80</w:t>
            </w: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369;385;374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Заместитель директора по ВР (Заместитель директора школы)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Кабинет</w:t>
            </w:r>
            <w:r>
              <w:rPr>
                <w:i/>
                <w:iCs/>
                <w:sz w:val="20"/>
                <w:szCs w:val="20"/>
              </w:rPr>
              <w:br/>
              <w:t xml:space="preserve">Тип светильников - с матовым плафоном; тип ламп - светодиодные; мощность ламп - 18 Вт; высота подвеса - 3.0 м; доля негорящих ламп - 0 % ; напряжение сети, В (U1/U2) - 215/218. </w:t>
            </w:r>
            <w:r>
              <w:rPr>
                <w:i/>
                <w:iCs/>
                <w:sz w:val="20"/>
                <w:szCs w:val="20"/>
              </w:rPr>
              <w:br/>
              <w:t>Характеристика помещения (зрительной работы) - СанПиН 2.2.1/2.1.1.1278-03, т.2, п.1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80</w:t>
            </w: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347;369;356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Главный бухгалтер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Кабинет</w:t>
            </w:r>
            <w:r>
              <w:rPr>
                <w:i/>
                <w:iCs/>
                <w:sz w:val="20"/>
                <w:szCs w:val="20"/>
              </w:rPr>
              <w:br/>
            </w:r>
            <w:r>
              <w:rPr>
                <w:i/>
                <w:iCs/>
                <w:sz w:val="20"/>
                <w:szCs w:val="20"/>
              </w:rPr>
              <w:lastRenderedPageBreak/>
              <w:t xml:space="preserve">Тип светильников - с матовым плафоном; тип ламп - светодиодные; мощность ламп - 18 Вт; высота подвеса - 3.0 м; доля негорящих ламп - 0 % ; напряжение сети, В (U1/U2) - 215/218. </w:t>
            </w:r>
            <w:r>
              <w:rPr>
                <w:i/>
                <w:iCs/>
                <w:sz w:val="20"/>
                <w:szCs w:val="20"/>
              </w:rPr>
              <w:br/>
              <w:t>Характеристика помещения (зрительной работы) - СанПиН 2.2.1/2.1.1.1278-03, т.2, п.1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lastRenderedPageBreak/>
              <w:t>80</w:t>
            </w: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378;395;382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Служащие, МБОУ «Оленевская средняя школа», с. Оленевка, ул. Ленина, 39</w:t>
            </w: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Секретарь (Секретарь руководителя)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Кабинет</w:t>
            </w:r>
            <w:r>
              <w:rPr>
                <w:i/>
                <w:iCs/>
                <w:sz w:val="20"/>
                <w:szCs w:val="20"/>
              </w:rPr>
              <w:br/>
              <w:t xml:space="preserve">Тип светильников - с матовым плафоном; тип ламп - светодиодные; мощность ламп - 18 Вт; высота подвеса - 3.0 м; доля негорящих ламп - 0 % ; напряжение сети, В (U1/U2) - 215/218. </w:t>
            </w:r>
            <w:r>
              <w:rPr>
                <w:i/>
                <w:iCs/>
                <w:sz w:val="20"/>
                <w:szCs w:val="20"/>
              </w:rPr>
              <w:br/>
              <w:t>Характеристика помещения (зрительной работы) - СанПиН 2.2.1/2.1.1.1278-03, т.2, п.1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80</w:t>
            </w: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366;384;372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Заведующий хозяйством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Кабинет</w:t>
            </w:r>
            <w:r>
              <w:rPr>
                <w:i/>
                <w:iCs/>
                <w:sz w:val="20"/>
                <w:szCs w:val="20"/>
              </w:rPr>
              <w:br/>
              <w:t xml:space="preserve">Тип светильников - с матовым плафоном; тип ламп - светодиодные; мощность ламп - 18 Вт; высота подвеса - 3.0 м; доля негорящих ламп - 0 % ; напряжение сети, В (U1/U2) - 215/218. </w:t>
            </w:r>
            <w:r>
              <w:rPr>
                <w:i/>
                <w:iCs/>
                <w:sz w:val="20"/>
                <w:szCs w:val="20"/>
              </w:rPr>
              <w:br/>
              <w:t>Характеристика помещения (зрительной работы) - СанПиН 2.2.1/2.1.1.1278-03, т.2, п.1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70</w:t>
            </w: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341;368;357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Кабинет</w:t>
            </w:r>
            <w:r>
              <w:rPr>
                <w:i/>
                <w:iCs/>
                <w:sz w:val="20"/>
                <w:szCs w:val="20"/>
              </w:rPr>
              <w:br/>
              <w:t xml:space="preserve">Тип светильников - с матовым плафоном; тип ламп - светодиодные; мощность ламп - 18 Вт; высота подвеса - 3.0 м; доля негорящих ламп - 0 % ; напряжение сети, В (U1/U2) - 215/218. </w:t>
            </w:r>
            <w:r>
              <w:rPr>
                <w:i/>
                <w:iCs/>
                <w:sz w:val="20"/>
                <w:szCs w:val="20"/>
              </w:rPr>
              <w:br/>
              <w:t>Характеристика помещения (зрительной работы) - СанПиН 2.2.1/2.1.1.1278-03, т.2, п.1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80</w:t>
            </w: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352;374;369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Специалист по охране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Кабинет</w:t>
            </w:r>
            <w:r>
              <w:rPr>
                <w:i/>
                <w:iCs/>
                <w:sz w:val="20"/>
                <w:szCs w:val="20"/>
              </w:rPr>
              <w:br/>
              <w:t xml:space="preserve">Тип светильников - с матовым плафоном; тип ламп - светодиодные; мощность ламп - 18 Вт; высота подвеса - 3.0 м; доля негорящих ламп - 0 % ; напряжение сети, В (U1/U2) - 215/218. </w:t>
            </w:r>
            <w:r>
              <w:rPr>
                <w:i/>
                <w:iCs/>
                <w:sz w:val="20"/>
                <w:szCs w:val="20"/>
              </w:rPr>
              <w:br/>
              <w:t>Характеристика помещения (зрительной работы) - СанПиН 2.2.1/2.1.1.1278-03, т.2, п.1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50</w:t>
            </w: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348;367;363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Библиотекарь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Зал библиотеки</w:t>
            </w:r>
            <w:r>
              <w:rPr>
                <w:i/>
                <w:iCs/>
                <w:sz w:val="20"/>
                <w:szCs w:val="20"/>
              </w:rPr>
              <w:br/>
              <w:t xml:space="preserve">Тип светильников - с матовым плафоном; тип ламп - светодиодные; мощность ламп - 18 Вт; высота подвеса - 3.0 м; доля негорящих ламп - 0 % ; напряжение сети, В (U1/U2) - 215/218. </w:t>
            </w:r>
            <w:r>
              <w:rPr>
                <w:i/>
                <w:iCs/>
                <w:sz w:val="20"/>
                <w:szCs w:val="20"/>
              </w:rPr>
              <w:br/>
              <w:t>Характеристика помещения (зрительной работы) - СанПиН 2.2.1/2.1.1.1278-03, т.2, п.6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50</w:t>
            </w: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Освещенность рабочей поверхности (общая), лк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245;261;255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Освещенность р.п.(комбинированная), лк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439;448;442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Кабинет</w:t>
            </w:r>
            <w:r>
              <w:rPr>
                <w:i/>
                <w:iCs/>
                <w:sz w:val="20"/>
                <w:szCs w:val="20"/>
              </w:rPr>
              <w:br/>
              <w:t xml:space="preserve">Тип светильников - с матовым плафоном; тип ламп - светодиодные; мощность ламп - 18 Вт; высота подвеса - 3.0 м; доля негорящих ламп - 0 % ; напряжение сети, В (U1/U2) - 215/218. </w:t>
            </w:r>
            <w:r>
              <w:rPr>
                <w:i/>
                <w:iCs/>
                <w:sz w:val="20"/>
                <w:szCs w:val="20"/>
              </w:rPr>
              <w:br/>
              <w:t>Характеристика помещения (зрительной работы) - СанПиН 2.2.1/2.1.1.1278-03, т.2, п.1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40</w:t>
            </w: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339;352;346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Педагогический персонал, МБОУ «Оленевская средняя школа», с. Оленевка, ул. Ленина, 39</w:t>
            </w: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Педагог-психолог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Кабинет</w:t>
            </w:r>
            <w:r>
              <w:rPr>
                <w:i/>
                <w:iCs/>
                <w:sz w:val="20"/>
                <w:szCs w:val="20"/>
              </w:rPr>
              <w:br/>
              <w:t xml:space="preserve">Тип светильников - с матовым плафоном; тип ламп - светодиодные; мощность ламп - 18 Вт; высота подвеса - 3.0 м; доля негорящих ламп - 0 % ; напряжение сети, В (U1/U2) - 215/218. </w:t>
            </w:r>
            <w:r>
              <w:rPr>
                <w:i/>
                <w:iCs/>
                <w:sz w:val="20"/>
                <w:szCs w:val="20"/>
              </w:rPr>
              <w:br/>
              <w:t>Характеристика помещения (зрительной работы) - СанПиН 2.2.1/2.1.1.1278-03, т.2, п.1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50</w:t>
            </w: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378;394;386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Педагог-организатор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Кабинет</w:t>
            </w:r>
            <w:r>
              <w:rPr>
                <w:i/>
                <w:iCs/>
                <w:sz w:val="20"/>
                <w:szCs w:val="20"/>
              </w:rPr>
              <w:br/>
              <w:t xml:space="preserve">Тип светильников - с матовым плафоном; тип ламп - светодиодные; мощность ламп - 18 Вт; высота подвеса - 3.0 м; доля негорящих ламп - 0 % ; напряжение сети, В (U1/U2) - 215/218. </w:t>
            </w:r>
            <w:r>
              <w:rPr>
                <w:i/>
                <w:iCs/>
                <w:sz w:val="20"/>
                <w:szCs w:val="20"/>
              </w:rPr>
              <w:br/>
              <w:t>Характеристика помещения (зрительной работы) - СанПиН 2.2.1/2.1.1.1278-03, т.2, п.1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50</w:t>
            </w: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366;384;375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Кабинет</w:t>
            </w:r>
            <w:r>
              <w:rPr>
                <w:i/>
                <w:iCs/>
                <w:sz w:val="20"/>
                <w:szCs w:val="20"/>
              </w:rPr>
              <w:br/>
              <w:t xml:space="preserve">Тип светильников - с матовым плафоном; тип ламп - светодиодные; мощность ламп - 18 Вт; высота подвеса - 3.0 м; доля негорящих ламп - 0 % ; напряжение сети, В (U1/U2) - 215/218. </w:t>
            </w:r>
            <w:r>
              <w:rPr>
                <w:i/>
                <w:iCs/>
                <w:sz w:val="20"/>
                <w:szCs w:val="20"/>
              </w:rPr>
              <w:br/>
              <w:t>Характеристика помещения (зрительной работы) - СанПиН 2.2.1/2.1.1.1278-03, т.2, п.33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40</w:t>
            </w: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395;410;402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14А (13А)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Кабинет</w:t>
            </w:r>
            <w:r>
              <w:rPr>
                <w:i/>
                <w:iCs/>
                <w:sz w:val="20"/>
                <w:szCs w:val="20"/>
              </w:rPr>
              <w:br/>
              <w:t xml:space="preserve">Тип светильников - с матовым плафоном; тип ламп - светодиодные; мощность ламп - 18 Вт; высота подвеса - 3.0 м; доля негорящих ламп - 0 % ; напряжение сети, В (U1/U2) - 215/218. </w:t>
            </w:r>
            <w:r>
              <w:rPr>
                <w:i/>
                <w:iCs/>
                <w:sz w:val="20"/>
                <w:szCs w:val="20"/>
              </w:rPr>
              <w:br/>
              <w:t>Характеристика помещения (зрительной работы) - СанПиН 2.2.1/2.1.1.1278-03, т.2, п.33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40</w:t>
            </w: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362;386;373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15А (13А)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Кабинет</w:t>
            </w:r>
            <w:r>
              <w:rPr>
                <w:i/>
                <w:iCs/>
                <w:sz w:val="20"/>
                <w:szCs w:val="20"/>
              </w:rPr>
              <w:br/>
              <w:t xml:space="preserve">Тип светильников - с матовым плафоном; тип ламп - светодиодные; мощность ламп - 18 Вт; высота подвеса - 3.0 м; доля негорящих ламп - 0 % ; напряжение сети, В (U1/U2) - 215/218. </w:t>
            </w:r>
            <w:r>
              <w:rPr>
                <w:i/>
                <w:iCs/>
                <w:sz w:val="20"/>
                <w:szCs w:val="20"/>
              </w:rPr>
              <w:br/>
              <w:t>Характеристика помещения (зрительной работы) - СанПиН 2.2.1/2.1.1.1278-03, т.2, п.33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40</w:t>
            </w: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348;366;352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Учитель информатики (Учитель)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Кабинет</w:t>
            </w:r>
            <w:r>
              <w:rPr>
                <w:i/>
                <w:iCs/>
                <w:sz w:val="20"/>
                <w:szCs w:val="20"/>
              </w:rPr>
              <w:br/>
              <w:t xml:space="preserve">Тип светильников - с матовым плафоном; тип ламп - светодиодные; мощность ламп - 18 Вт; высота подвеса - 3.0 м; доля негорящих ламп - 0 % ; напряжение сети, В (U1/U2) - 215/218. </w:t>
            </w:r>
            <w:r>
              <w:rPr>
                <w:i/>
                <w:iCs/>
                <w:sz w:val="20"/>
                <w:szCs w:val="20"/>
              </w:rPr>
              <w:br/>
              <w:t>Характеристика помещения (зрительной работы) - СанПиН 2.2.1/2.1.1.1278-03, т.2, п.35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40</w:t>
            </w: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456;469;461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Учитель физики (Учитель)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Кабинет</w:t>
            </w:r>
            <w:r>
              <w:rPr>
                <w:i/>
                <w:iCs/>
                <w:sz w:val="20"/>
                <w:szCs w:val="20"/>
              </w:rPr>
              <w:br/>
              <w:t xml:space="preserve">Тип светильников - с матовым плафоном; тип ламп - светодиодные; мощность ламп - 18 Вт; высота подвеса - 3.0 м; доля негорящих ламп - 0 % ; напряжение сети, В (U1/U2) - 215/218. </w:t>
            </w:r>
            <w:r>
              <w:rPr>
                <w:i/>
                <w:iCs/>
                <w:sz w:val="20"/>
                <w:szCs w:val="20"/>
              </w:rPr>
              <w:br/>
              <w:t>Характеристика помещения (зрительной работы) - СанПиН 2.2.1/2.1.1.1278-03, т.2, п.33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40</w:t>
            </w: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347;365;354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Учитель химии (Учитель)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Кабинет</w:t>
            </w:r>
            <w:r>
              <w:rPr>
                <w:i/>
                <w:iCs/>
                <w:sz w:val="20"/>
                <w:szCs w:val="20"/>
              </w:rPr>
              <w:br/>
              <w:t xml:space="preserve">Тип светильников - с матовым плафоном; тип ламп - светодиодные; мощность ламп - 18 Вт; высота подвеса - 3.0 м; доля негорящих ламп - 0 % ; напряжение сети, В (U1/U2) - 215/218. </w:t>
            </w:r>
            <w:r>
              <w:rPr>
                <w:i/>
                <w:iCs/>
                <w:sz w:val="20"/>
                <w:szCs w:val="20"/>
              </w:rPr>
              <w:br/>
              <w:t>Характеристика помещения (зрительной работы) - СанПиН 2.2.1/2.1.1.1278-03, т.2, п.33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40</w:t>
            </w: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355;374;362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Учитель технологии (Учитель)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Кабинет</w:t>
            </w:r>
            <w:r>
              <w:rPr>
                <w:i/>
                <w:iCs/>
                <w:sz w:val="20"/>
                <w:szCs w:val="20"/>
              </w:rPr>
              <w:br/>
              <w:t xml:space="preserve">Тип светильников - с матовым плафоном; тип ламп - светодиодные; мощность ламп - 18 Вт; высота подвеса - 3.0 м; доля негорящих ламп - 0 % ; напряжение сети, В (U1/U2) - 215/218. </w:t>
            </w:r>
            <w:r>
              <w:rPr>
                <w:i/>
                <w:iCs/>
                <w:sz w:val="20"/>
                <w:szCs w:val="20"/>
              </w:rPr>
              <w:br/>
              <w:t>Характеристика помещения (зрительной работы) - СанПиН 2.2.1/2.1.1.1278-03, т.2, п.40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20</w:t>
            </w: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449;463;457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Учитель физической культуры (Учитель)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Кабинет</w:t>
            </w:r>
            <w:r>
              <w:rPr>
                <w:i/>
                <w:iCs/>
                <w:sz w:val="20"/>
                <w:szCs w:val="20"/>
              </w:rPr>
              <w:br/>
              <w:t xml:space="preserve">Тип светильников - с матовым плафоном; тип ламп - светодиодные; мощность ламп - 18 Вт; высота подвеса - 3.0 м; доля негорящих ламп - 0 % ; напряжение сети, В (U1/U2) - 215/218. </w:t>
            </w:r>
            <w:r>
              <w:rPr>
                <w:i/>
                <w:iCs/>
                <w:sz w:val="20"/>
                <w:szCs w:val="20"/>
              </w:rPr>
              <w:br/>
              <w:t>Характеристика помещения (зрительной работы) - СанПиН 2.2.1/2.1.1.1278-03, т.2, п.33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20</w:t>
            </w: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339;345;341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31А (30А)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Учитель физической культуры (Учитель)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Кабинет</w:t>
            </w:r>
            <w:r>
              <w:rPr>
                <w:i/>
                <w:iCs/>
                <w:sz w:val="20"/>
                <w:szCs w:val="20"/>
              </w:rPr>
              <w:br/>
              <w:t xml:space="preserve">Тип светильников - с матовым плафоном; тип ламп - светодиодные; мощность ламп - 18 Вт; высота подвеса - 3.0 м; доля негорящих ламп - 0 % ; напряжение сети, В (U1/U2) - 215/218. </w:t>
            </w:r>
            <w:r>
              <w:rPr>
                <w:i/>
                <w:iCs/>
                <w:sz w:val="20"/>
                <w:szCs w:val="20"/>
              </w:rPr>
              <w:br/>
              <w:t>Характеристика помещения (зрительной работы) - СанПиН 2.2.1/2.1.1.1278-03, т.2, п.33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20</w:t>
            </w: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345;356;349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Обслуживающий персонал, МБОУ «Оленевская средняя школа», с. Оленевка, ул. Ленина, 39</w:t>
            </w: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Кладовщик, 2 разряд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448C6" w:rsidTr="003448C6">
        <w:trPr>
          <w:divId w:val="1442652938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Кабинет</w:t>
            </w:r>
            <w:r>
              <w:rPr>
                <w:i/>
                <w:iCs/>
                <w:sz w:val="20"/>
                <w:szCs w:val="20"/>
              </w:rPr>
              <w:br/>
              <w:t xml:space="preserve">Тип светильников - с матовым плафоном; тип ламп - светодиодные; мощность ламп - 18 Вт; высота подвеса - 3.0 м; доля негорящих ламп - 0 % ; напряжение сети, В (U1/U2) - 215/218. </w:t>
            </w:r>
            <w:r>
              <w:rPr>
                <w:i/>
                <w:iCs/>
                <w:sz w:val="20"/>
                <w:szCs w:val="20"/>
              </w:rPr>
              <w:br/>
              <w:t>Характеристика помещения (зрительной работы) - СанПиН 2.2.1/2.1.1.1278-03, т.2, п.1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50</w:t>
            </w:r>
          </w:p>
        </w:tc>
      </w:tr>
      <w:tr w:rsidR="003448C6" w:rsidTr="003448C6">
        <w:trPr>
          <w:divId w:val="14426529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336;352;347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48C6" w:rsidRDefault="003448C6">
            <w:pPr>
              <w:jc w:val="center"/>
              <w:rPr>
                <w:sz w:val="18"/>
                <w:szCs w:val="18"/>
              </w:rPr>
            </w:pPr>
          </w:p>
        </w:tc>
      </w:tr>
    </w:tbl>
    <w:p w:rsidR="004000F7" w:rsidRPr="004000F7" w:rsidRDefault="003448C6" w:rsidP="003448C6">
      <w:pPr>
        <w:ind w:left="284" w:hanging="284"/>
        <w:rPr>
          <w:b/>
        </w:rPr>
      </w:pPr>
      <w:r>
        <w:rPr>
          <w:u w:val="single"/>
        </w:rPr>
        <w:fldChar w:fldCharType="end"/>
      </w:r>
      <w:bookmarkStart w:id="23" w:name="_GoBack"/>
      <w:bookmarkEnd w:id="23"/>
      <w:r w:rsidR="004000F7" w:rsidRPr="004000F7">
        <w:rPr>
          <w:b/>
        </w:rPr>
        <w:t>U</w:t>
      </w:r>
      <w:r w:rsidR="004000F7" w:rsidRPr="004000F7">
        <w:rPr>
          <w:b/>
          <w:vertAlign w:val="subscript"/>
        </w:rPr>
        <w:t>0.95</w:t>
      </w:r>
      <w:r w:rsidR="004000F7" w:rsidRPr="004000F7">
        <w:rPr>
          <w:b/>
        </w:rPr>
        <w:t xml:space="preserve"> - расширенная неопределенность (Р=0.95).</w:t>
      </w:r>
    </w:p>
    <w:p w:rsidR="000729A2" w:rsidRPr="004000F7" w:rsidRDefault="000729A2" w:rsidP="000729A2">
      <w:pPr>
        <w:pStyle w:val="a7"/>
      </w:pPr>
      <w:r w:rsidRPr="004000F7">
        <w:t>6. Сотрудники испытательной лаборатории, проводившие измерения: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417"/>
        <w:gridCol w:w="292"/>
        <w:gridCol w:w="3920"/>
        <w:gridCol w:w="290"/>
        <w:gridCol w:w="1742"/>
        <w:gridCol w:w="292"/>
        <w:gridCol w:w="2467"/>
      </w:tblGrid>
      <w:tr w:rsidR="000729A2" w:rsidRPr="003448C6" w:rsidTr="003448C6">
        <w:trPr>
          <w:trHeight w:val="284"/>
        </w:trPr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29A2" w:rsidRPr="003448C6" w:rsidRDefault="003448C6" w:rsidP="00EA1EAC">
            <w:pPr>
              <w:pStyle w:val="a9"/>
            </w:pPr>
            <w:r w:rsidRPr="003448C6">
              <w:t>4860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0729A2" w:rsidRPr="003448C6" w:rsidRDefault="000729A2" w:rsidP="00EA1EAC">
            <w:pPr>
              <w:pStyle w:val="a9"/>
            </w:pPr>
          </w:p>
        </w:tc>
        <w:tc>
          <w:tcPr>
            <w:tcW w:w="18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29A2" w:rsidRPr="003448C6" w:rsidRDefault="003448C6" w:rsidP="00EA1EAC">
            <w:pPr>
              <w:pStyle w:val="a9"/>
            </w:pPr>
            <w:r w:rsidRPr="003448C6">
              <w:t>Эксперт по специальной оценке условий труда испытательной лаборатории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0729A2" w:rsidRPr="003448C6" w:rsidRDefault="000729A2" w:rsidP="00EA1EAC">
            <w:pPr>
              <w:pStyle w:val="a9"/>
            </w:pP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29A2" w:rsidRPr="003448C6" w:rsidRDefault="000729A2" w:rsidP="00EA1EAC">
            <w:pPr>
              <w:pStyle w:val="a9"/>
            </w:pPr>
          </w:p>
        </w:tc>
        <w:tc>
          <w:tcPr>
            <w:tcW w:w="140" w:type="pct"/>
            <w:shd w:val="clear" w:color="auto" w:fill="auto"/>
            <w:vAlign w:val="bottom"/>
          </w:tcPr>
          <w:p w:rsidR="000729A2" w:rsidRPr="003448C6" w:rsidRDefault="000729A2" w:rsidP="00EA1EAC">
            <w:pPr>
              <w:pStyle w:val="a9"/>
            </w:pPr>
          </w:p>
        </w:tc>
        <w:tc>
          <w:tcPr>
            <w:tcW w:w="11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29A2" w:rsidRPr="003448C6" w:rsidRDefault="003448C6" w:rsidP="00EA1EAC">
            <w:pPr>
              <w:pStyle w:val="a9"/>
            </w:pPr>
            <w:r w:rsidRPr="003448C6">
              <w:t>Лобачева Наталья Владиславовна</w:t>
            </w:r>
          </w:p>
        </w:tc>
      </w:tr>
      <w:tr w:rsidR="000729A2" w:rsidRPr="003448C6" w:rsidTr="003448C6">
        <w:trPr>
          <w:trHeight w:val="284"/>
        </w:trPr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</w:tcPr>
          <w:p w:rsidR="000729A2" w:rsidRPr="003448C6" w:rsidRDefault="003448C6" w:rsidP="00EA1EAC">
            <w:pPr>
              <w:pStyle w:val="a9"/>
              <w:rPr>
                <w:b/>
                <w:vertAlign w:val="superscript"/>
              </w:rPr>
            </w:pPr>
            <w:r w:rsidRPr="003448C6">
              <w:rPr>
                <w:vertAlign w:val="superscript"/>
              </w:rPr>
              <w:t>(№ в реестре экспертов)</w:t>
            </w:r>
          </w:p>
        </w:tc>
        <w:tc>
          <w:tcPr>
            <w:tcW w:w="140" w:type="pct"/>
            <w:shd w:val="clear" w:color="auto" w:fill="auto"/>
          </w:tcPr>
          <w:p w:rsidR="000729A2" w:rsidRPr="003448C6" w:rsidRDefault="000729A2" w:rsidP="00EA1EA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81" w:type="pct"/>
            <w:tcBorders>
              <w:top w:val="single" w:sz="4" w:space="0" w:color="auto"/>
            </w:tcBorders>
            <w:shd w:val="clear" w:color="auto" w:fill="auto"/>
          </w:tcPr>
          <w:p w:rsidR="000729A2" w:rsidRPr="003448C6" w:rsidRDefault="003448C6" w:rsidP="00EA1EAC">
            <w:pPr>
              <w:pStyle w:val="a9"/>
              <w:rPr>
                <w:b/>
                <w:vertAlign w:val="superscript"/>
              </w:rPr>
            </w:pPr>
            <w:r w:rsidRPr="003448C6">
              <w:rPr>
                <w:vertAlign w:val="superscript"/>
              </w:rPr>
              <w:t>(должность)</w:t>
            </w:r>
          </w:p>
        </w:tc>
        <w:tc>
          <w:tcPr>
            <w:tcW w:w="139" w:type="pct"/>
            <w:shd w:val="clear" w:color="auto" w:fill="auto"/>
          </w:tcPr>
          <w:p w:rsidR="000729A2" w:rsidRPr="003448C6" w:rsidRDefault="000729A2" w:rsidP="00EA1EAC">
            <w:pPr>
              <w:pStyle w:val="a9"/>
              <w:rPr>
                <w:b/>
                <w:vertAlign w:val="superscript"/>
              </w:rPr>
            </w:pPr>
            <w:bookmarkStart w:id="24" w:name="fio_izm_users"/>
            <w:bookmarkEnd w:id="24"/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:rsidR="000729A2" w:rsidRPr="003448C6" w:rsidRDefault="003448C6" w:rsidP="00EA1EAC">
            <w:pPr>
              <w:pStyle w:val="a9"/>
              <w:rPr>
                <w:b/>
                <w:vertAlign w:val="superscript"/>
              </w:rPr>
            </w:pPr>
            <w:r w:rsidRPr="003448C6">
              <w:rPr>
                <w:vertAlign w:val="superscript"/>
              </w:rPr>
              <w:t>(подпись)</w:t>
            </w:r>
          </w:p>
        </w:tc>
        <w:tc>
          <w:tcPr>
            <w:tcW w:w="140" w:type="pct"/>
            <w:shd w:val="clear" w:color="auto" w:fill="auto"/>
          </w:tcPr>
          <w:p w:rsidR="000729A2" w:rsidRPr="003448C6" w:rsidRDefault="000729A2" w:rsidP="00EA1EA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185" w:type="pct"/>
            <w:tcBorders>
              <w:top w:val="single" w:sz="4" w:space="0" w:color="auto"/>
            </w:tcBorders>
            <w:shd w:val="clear" w:color="auto" w:fill="auto"/>
          </w:tcPr>
          <w:p w:rsidR="000729A2" w:rsidRPr="003448C6" w:rsidRDefault="003448C6" w:rsidP="00EA1EAC">
            <w:pPr>
              <w:pStyle w:val="a9"/>
              <w:rPr>
                <w:b/>
                <w:vertAlign w:val="superscript"/>
              </w:rPr>
            </w:pPr>
            <w:r w:rsidRPr="003448C6">
              <w:rPr>
                <w:vertAlign w:val="superscript"/>
              </w:rPr>
              <w:t>(Ф.И.О.)</w:t>
            </w:r>
          </w:p>
        </w:tc>
      </w:tr>
    </w:tbl>
    <w:p w:rsidR="000729A2" w:rsidRPr="004000F7" w:rsidRDefault="000729A2" w:rsidP="000729A2">
      <w:pPr>
        <w:spacing w:before="120"/>
        <w:rPr>
          <w:rStyle w:val="a8"/>
        </w:rPr>
      </w:pPr>
      <w:r w:rsidRPr="004000F7">
        <w:rPr>
          <w:rStyle w:val="a8"/>
        </w:rPr>
        <w:t>7. Протокол утвердил: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447"/>
        <w:gridCol w:w="348"/>
        <w:gridCol w:w="2267"/>
        <w:gridCol w:w="348"/>
        <w:gridCol w:w="4010"/>
      </w:tblGrid>
      <w:tr w:rsidR="000729A2" w:rsidRPr="003448C6" w:rsidTr="00EA1EAC">
        <w:trPr>
          <w:trHeight w:val="284"/>
        </w:trPr>
        <w:tc>
          <w:tcPr>
            <w:tcW w:w="16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29A2" w:rsidRPr="003448C6" w:rsidRDefault="003448C6" w:rsidP="00EA1EAC">
            <w:pPr>
              <w:pStyle w:val="a9"/>
            </w:pPr>
            <w:r w:rsidRPr="003448C6">
              <w:t>Руководитель испытательной лаборатории</w:t>
            </w:r>
          </w:p>
        </w:tc>
        <w:tc>
          <w:tcPr>
            <w:tcW w:w="167" w:type="pct"/>
            <w:shd w:val="clear" w:color="auto" w:fill="auto"/>
            <w:vAlign w:val="center"/>
          </w:tcPr>
          <w:p w:rsidR="000729A2" w:rsidRPr="003448C6" w:rsidRDefault="000729A2" w:rsidP="00EA1EAC">
            <w:pPr>
              <w:pStyle w:val="a9"/>
            </w:pP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29A2" w:rsidRPr="003448C6" w:rsidRDefault="000729A2" w:rsidP="00EA1EAC">
            <w:pPr>
              <w:pStyle w:val="a9"/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0729A2" w:rsidRPr="003448C6" w:rsidRDefault="000729A2" w:rsidP="00EA1EAC">
            <w:pPr>
              <w:pStyle w:val="a9"/>
            </w:pPr>
          </w:p>
        </w:tc>
        <w:tc>
          <w:tcPr>
            <w:tcW w:w="19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29A2" w:rsidRPr="003448C6" w:rsidRDefault="003448C6" w:rsidP="00EA1EAC">
            <w:pPr>
              <w:pStyle w:val="a9"/>
            </w:pPr>
            <w:r w:rsidRPr="003448C6">
              <w:t>Богомолов Сергей Алексеевич</w:t>
            </w:r>
          </w:p>
        </w:tc>
      </w:tr>
      <w:tr w:rsidR="000729A2" w:rsidRPr="003448C6" w:rsidTr="00EA1EAC">
        <w:trPr>
          <w:trHeight w:val="284"/>
        </w:trPr>
        <w:tc>
          <w:tcPr>
            <w:tcW w:w="165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29A2" w:rsidRPr="003448C6" w:rsidRDefault="003448C6" w:rsidP="00EA1EAC">
            <w:pPr>
              <w:pStyle w:val="a9"/>
              <w:rPr>
                <w:b/>
                <w:vertAlign w:val="superscript"/>
              </w:rPr>
            </w:pPr>
            <w:r w:rsidRPr="003448C6">
              <w:rPr>
                <w:vertAlign w:val="superscript"/>
              </w:rPr>
              <w:t>(должность)</w:t>
            </w:r>
          </w:p>
        </w:tc>
        <w:tc>
          <w:tcPr>
            <w:tcW w:w="167" w:type="pct"/>
            <w:shd w:val="clear" w:color="auto" w:fill="auto"/>
            <w:vAlign w:val="center"/>
          </w:tcPr>
          <w:p w:rsidR="000729A2" w:rsidRPr="003448C6" w:rsidRDefault="000729A2" w:rsidP="00EA1EAC">
            <w:pPr>
              <w:pStyle w:val="a9"/>
              <w:rPr>
                <w:b/>
                <w:vertAlign w:val="superscript"/>
              </w:rPr>
            </w:pPr>
            <w:bookmarkStart w:id="25" w:name="fio_boss"/>
            <w:bookmarkEnd w:id="25"/>
          </w:p>
        </w:tc>
        <w:tc>
          <w:tcPr>
            <w:tcW w:w="10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29A2" w:rsidRPr="003448C6" w:rsidRDefault="003448C6" w:rsidP="00EA1EAC">
            <w:pPr>
              <w:pStyle w:val="a9"/>
              <w:rPr>
                <w:b/>
                <w:vertAlign w:val="superscript"/>
              </w:rPr>
            </w:pPr>
            <w:r w:rsidRPr="003448C6">
              <w:rPr>
                <w:vertAlign w:val="superscript"/>
              </w:rPr>
              <w:t>(подпись)</w:t>
            </w:r>
          </w:p>
        </w:tc>
        <w:tc>
          <w:tcPr>
            <w:tcW w:w="167" w:type="pct"/>
            <w:shd w:val="clear" w:color="auto" w:fill="auto"/>
            <w:vAlign w:val="center"/>
          </w:tcPr>
          <w:p w:rsidR="000729A2" w:rsidRPr="003448C6" w:rsidRDefault="000729A2" w:rsidP="00EA1EAC">
            <w:pPr>
              <w:pStyle w:val="a9"/>
              <w:rPr>
                <w:b/>
                <w:vertAlign w:val="superscript"/>
              </w:rPr>
            </w:pPr>
            <w:bookmarkStart w:id="26" w:name="fio_boss3"/>
            <w:bookmarkEnd w:id="26"/>
          </w:p>
        </w:tc>
        <w:tc>
          <w:tcPr>
            <w:tcW w:w="19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29A2" w:rsidRPr="003448C6" w:rsidRDefault="003448C6" w:rsidP="00EA1EAC">
            <w:pPr>
              <w:pStyle w:val="a9"/>
              <w:rPr>
                <w:b/>
                <w:vertAlign w:val="superscript"/>
              </w:rPr>
            </w:pPr>
            <w:r w:rsidRPr="003448C6">
              <w:rPr>
                <w:vertAlign w:val="superscript"/>
              </w:rPr>
              <w:t>(Ф.И.О.)</w:t>
            </w:r>
          </w:p>
        </w:tc>
      </w:tr>
    </w:tbl>
    <w:p w:rsidR="000729A2" w:rsidRPr="004000F7" w:rsidRDefault="000729A2" w:rsidP="000729A2">
      <w:pPr>
        <w:pStyle w:val="a7"/>
      </w:pPr>
      <w:r w:rsidRPr="004000F7">
        <w:t xml:space="preserve">8. </w:t>
      </w:r>
      <w:r w:rsidRPr="004000F7">
        <w:rPr>
          <w:rStyle w:val="a8"/>
        </w:rPr>
        <w:t>Заключение о соответствии требованиям</w:t>
      </w:r>
      <w:r w:rsidRPr="004000F7">
        <w:t>:</w:t>
      </w:r>
    </w:p>
    <w:p w:rsidR="000729A2" w:rsidRPr="004000F7" w:rsidRDefault="000729A2" w:rsidP="000729A2">
      <w:pPr>
        <w:rPr>
          <w:b/>
          <w:color w:val="000000"/>
        </w:rPr>
      </w:pPr>
      <w:fldSimple w:instr=" DOCVARIABLE  att_zakl_sv \* MERGEFORMAT ">
        <w:r w:rsidR="003448C6">
          <w:t>- для 22 рабочих мест №№ 1, 2, 3, 4, 5, 6, 7, 8, 9, 10, 11, 12, 13А, 14А (13А), 15А (13А), 26, 27, 28, 29, 30А, 31А (30А), 47 установлен класс(подкласс) условий труда 2.</w:t>
        </w:r>
      </w:fldSimple>
      <w:r w:rsidRPr="004000F7">
        <w:br/>
      </w:r>
    </w:p>
    <w:p w:rsidR="000729A2" w:rsidRPr="004000F7" w:rsidRDefault="000729A2" w:rsidP="000729A2">
      <w:pPr>
        <w:spacing w:before="120"/>
        <w:jc w:val="both"/>
        <w:rPr>
          <w:rStyle w:val="a8"/>
          <w:b w:val="0"/>
          <w:highlight w:val="green"/>
        </w:rPr>
      </w:pPr>
      <w:r w:rsidRPr="004000F7">
        <w:rPr>
          <w:rStyle w:val="a8"/>
        </w:rPr>
        <w:t>Правило принятия решения</w:t>
      </w:r>
      <w:r w:rsidRPr="004000F7">
        <w:rPr>
          <w:rStyle w:val="a8"/>
          <w:b w:val="0"/>
        </w:rPr>
        <w:t>: с учетом степени отклонения фактических значений (без учета н</w:t>
      </w:r>
      <w:r w:rsidRPr="004000F7">
        <w:rPr>
          <w:rStyle w:val="a8"/>
          <w:b w:val="0"/>
        </w:rPr>
        <w:t>е</w:t>
      </w:r>
      <w:r w:rsidRPr="004000F7">
        <w:rPr>
          <w:rStyle w:val="a8"/>
          <w:b w:val="0"/>
        </w:rPr>
        <w:t>определенности) вредных и (или) опасных факторов, полученных по результатам проведения их исследований (испытаний) и измерений</w:t>
      </w:r>
      <w:r w:rsidRPr="004000F7">
        <w:rPr>
          <w:b/>
        </w:rPr>
        <w:t xml:space="preserve"> </w:t>
      </w:r>
      <w:r w:rsidRPr="004000F7">
        <w:rPr>
          <w:rStyle w:val="a8"/>
          <w:b w:val="0"/>
        </w:rPr>
        <w:t>от нормативов (гигиенических нормативов) усл</w:t>
      </w:r>
      <w:r w:rsidRPr="004000F7">
        <w:rPr>
          <w:rStyle w:val="a8"/>
          <w:b w:val="0"/>
        </w:rPr>
        <w:t>о</w:t>
      </w:r>
      <w:r w:rsidRPr="004000F7">
        <w:rPr>
          <w:rStyle w:val="a8"/>
          <w:b w:val="0"/>
        </w:rPr>
        <w:t>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0729A2" w:rsidRPr="004000F7" w:rsidRDefault="000729A2" w:rsidP="000729A2">
      <w:pPr>
        <w:rPr>
          <w:b/>
          <w:color w:val="000000"/>
        </w:rPr>
      </w:pPr>
    </w:p>
    <w:p w:rsidR="000729A2" w:rsidRPr="004000F7" w:rsidRDefault="000729A2" w:rsidP="000729A2">
      <w:pPr>
        <w:rPr>
          <w:b/>
          <w:color w:val="000000"/>
        </w:rPr>
      </w:pPr>
      <w:r w:rsidRPr="004000F7">
        <w:rPr>
          <w:b/>
          <w:color w:val="000000"/>
        </w:rPr>
        <w:t xml:space="preserve">9. </w:t>
      </w:r>
      <w:r w:rsidRPr="004000F7">
        <w:rPr>
          <w:rStyle w:val="a8"/>
        </w:rPr>
        <w:t>Сотрудники испытательной лаборатории, выдавшие заключение о соответствии требов</w:t>
      </w:r>
      <w:r w:rsidRPr="004000F7">
        <w:rPr>
          <w:rStyle w:val="a8"/>
        </w:rPr>
        <w:t>а</w:t>
      </w:r>
      <w:r w:rsidRPr="004000F7">
        <w:rPr>
          <w:rStyle w:val="a8"/>
        </w:rPr>
        <w:t>ниям</w:t>
      </w:r>
      <w:r w:rsidRPr="004000F7">
        <w:rPr>
          <w:b/>
          <w:color w:val="000000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417"/>
        <w:gridCol w:w="292"/>
        <w:gridCol w:w="3920"/>
        <w:gridCol w:w="290"/>
        <w:gridCol w:w="1742"/>
        <w:gridCol w:w="292"/>
        <w:gridCol w:w="2467"/>
      </w:tblGrid>
      <w:tr w:rsidR="000729A2" w:rsidRPr="003448C6" w:rsidTr="003448C6">
        <w:trPr>
          <w:trHeight w:val="284"/>
        </w:trPr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29A2" w:rsidRPr="003448C6" w:rsidRDefault="003448C6" w:rsidP="00EA1EAC">
            <w:pPr>
              <w:pStyle w:val="a9"/>
            </w:pPr>
            <w:r w:rsidRPr="003448C6">
              <w:t>5545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0729A2" w:rsidRPr="003448C6" w:rsidRDefault="000729A2" w:rsidP="00EA1EAC">
            <w:pPr>
              <w:pStyle w:val="a9"/>
            </w:pPr>
          </w:p>
        </w:tc>
        <w:tc>
          <w:tcPr>
            <w:tcW w:w="18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29A2" w:rsidRPr="003448C6" w:rsidRDefault="003448C6" w:rsidP="00EA1EAC">
            <w:pPr>
              <w:pStyle w:val="a9"/>
            </w:pPr>
            <w:r w:rsidRPr="003448C6">
              <w:t>Эксперт по специальной оценке условий труда испытательной лаборатории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0729A2" w:rsidRPr="003448C6" w:rsidRDefault="000729A2" w:rsidP="00EA1EAC">
            <w:pPr>
              <w:pStyle w:val="a9"/>
            </w:pP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29A2" w:rsidRPr="003448C6" w:rsidRDefault="000729A2" w:rsidP="00EA1EAC">
            <w:pPr>
              <w:pStyle w:val="a9"/>
            </w:pPr>
          </w:p>
        </w:tc>
        <w:tc>
          <w:tcPr>
            <w:tcW w:w="140" w:type="pct"/>
            <w:shd w:val="clear" w:color="auto" w:fill="auto"/>
            <w:vAlign w:val="bottom"/>
          </w:tcPr>
          <w:p w:rsidR="000729A2" w:rsidRPr="003448C6" w:rsidRDefault="000729A2" w:rsidP="00EA1EAC">
            <w:pPr>
              <w:pStyle w:val="a9"/>
            </w:pPr>
          </w:p>
        </w:tc>
        <w:tc>
          <w:tcPr>
            <w:tcW w:w="11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29A2" w:rsidRPr="003448C6" w:rsidRDefault="003448C6" w:rsidP="00EA1EAC">
            <w:pPr>
              <w:pStyle w:val="a9"/>
            </w:pPr>
            <w:r w:rsidRPr="003448C6">
              <w:t>Пугачева Елена Александровна</w:t>
            </w:r>
          </w:p>
        </w:tc>
      </w:tr>
      <w:tr w:rsidR="000729A2" w:rsidRPr="003448C6" w:rsidTr="003448C6">
        <w:trPr>
          <w:trHeight w:val="284"/>
        </w:trPr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</w:tcPr>
          <w:p w:rsidR="000729A2" w:rsidRPr="003448C6" w:rsidRDefault="003448C6" w:rsidP="00EA1EAC">
            <w:pPr>
              <w:pStyle w:val="a9"/>
              <w:rPr>
                <w:b/>
                <w:vertAlign w:val="superscript"/>
              </w:rPr>
            </w:pPr>
            <w:r w:rsidRPr="003448C6">
              <w:rPr>
                <w:vertAlign w:val="superscript"/>
              </w:rPr>
              <w:t>(№ в реестре экспертов)</w:t>
            </w:r>
          </w:p>
        </w:tc>
        <w:tc>
          <w:tcPr>
            <w:tcW w:w="140" w:type="pct"/>
            <w:shd w:val="clear" w:color="auto" w:fill="auto"/>
          </w:tcPr>
          <w:p w:rsidR="000729A2" w:rsidRPr="003448C6" w:rsidRDefault="000729A2" w:rsidP="00EA1EA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81" w:type="pct"/>
            <w:tcBorders>
              <w:top w:val="single" w:sz="4" w:space="0" w:color="auto"/>
            </w:tcBorders>
            <w:shd w:val="clear" w:color="auto" w:fill="auto"/>
          </w:tcPr>
          <w:p w:rsidR="000729A2" w:rsidRPr="003448C6" w:rsidRDefault="003448C6" w:rsidP="00EA1EAC">
            <w:pPr>
              <w:pStyle w:val="a9"/>
              <w:rPr>
                <w:b/>
                <w:vertAlign w:val="superscript"/>
              </w:rPr>
            </w:pPr>
            <w:r w:rsidRPr="003448C6">
              <w:rPr>
                <w:vertAlign w:val="superscript"/>
              </w:rPr>
              <w:t>(должность)</w:t>
            </w:r>
          </w:p>
        </w:tc>
        <w:tc>
          <w:tcPr>
            <w:tcW w:w="139" w:type="pct"/>
            <w:shd w:val="clear" w:color="auto" w:fill="auto"/>
          </w:tcPr>
          <w:p w:rsidR="000729A2" w:rsidRPr="003448C6" w:rsidRDefault="000729A2" w:rsidP="00EA1EAC">
            <w:pPr>
              <w:pStyle w:val="a9"/>
              <w:rPr>
                <w:b/>
                <w:vertAlign w:val="superscript"/>
              </w:rPr>
            </w:pPr>
            <w:bookmarkStart w:id="27" w:name="fio_users"/>
            <w:bookmarkEnd w:id="27"/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:rsidR="000729A2" w:rsidRPr="003448C6" w:rsidRDefault="003448C6" w:rsidP="00EA1EAC">
            <w:pPr>
              <w:pStyle w:val="a9"/>
              <w:rPr>
                <w:b/>
                <w:vertAlign w:val="superscript"/>
              </w:rPr>
            </w:pPr>
            <w:r w:rsidRPr="003448C6">
              <w:rPr>
                <w:vertAlign w:val="superscript"/>
              </w:rPr>
              <w:t>(подпись)</w:t>
            </w:r>
          </w:p>
        </w:tc>
        <w:tc>
          <w:tcPr>
            <w:tcW w:w="140" w:type="pct"/>
            <w:shd w:val="clear" w:color="auto" w:fill="auto"/>
          </w:tcPr>
          <w:p w:rsidR="000729A2" w:rsidRPr="003448C6" w:rsidRDefault="000729A2" w:rsidP="00EA1EAC">
            <w:pPr>
              <w:pStyle w:val="a9"/>
              <w:rPr>
                <w:b/>
                <w:vertAlign w:val="superscript"/>
              </w:rPr>
            </w:pPr>
            <w:bookmarkStart w:id="28" w:name="fio_users2"/>
            <w:bookmarkEnd w:id="28"/>
          </w:p>
        </w:tc>
        <w:tc>
          <w:tcPr>
            <w:tcW w:w="1185" w:type="pct"/>
            <w:tcBorders>
              <w:top w:val="single" w:sz="4" w:space="0" w:color="auto"/>
            </w:tcBorders>
            <w:shd w:val="clear" w:color="auto" w:fill="auto"/>
          </w:tcPr>
          <w:p w:rsidR="000729A2" w:rsidRPr="003448C6" w:rsidRDefault="003448C6" w:rsidP="00EA1EAC">
            <w:pPr>
              <w:pStyle w:val="a9"/>
              <w:rPr>
                <w:b/>
                <w:vertAlign w:val="superscript"/>
              </w:rPr>
            </w:pPr>
            <w:r w:rsidRPr="003448C6">
              <w:rPr>
                <w:vertAlign w:val="superscript"/>
              </w:rPr>
              <w:t>(Ф.И.О.)</w:t>
            </w:r>
          </w:p>
        </w:tc>
      </w:tr>
    </w:tbl>
    <w:p w:rsidR="00DA676F" w:rsidRPr="004000F7" w:rsidRDefault="00DA676F" w:rsidP="004017DE">
      <w:pPr>
        <w:spacing w:before="120" w:after="60"/>
      </w:pPr>
    </w:p>
    <w:sectPr w:rsidR="00DA676F" w:rsidRPr="004000F7" w:rsidSect="004017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1134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8C6" w:rsidRDefault="003448C6" w:rsidP="0097097E">
      <w:pPr>
        <w:pStyle w:val="a8"/>
      </w:pPr>
      <w:r>
        <w:separator/>
      </w:r>
    </w:p>
  </w:endnote>
  <w:endnote w:type="continuationSeparator" w:id="0">
    <w:p w:rsidR="003448C6" w:rsidRDefault="003448C6" w:rsidP="0097097E">
      <w:pPr>
        <w:pStyle w:val="a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8C6" w:rsidRDefault="003448C6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7479"/>
      <w:gridCol w:w="426"/>
      <w:gridCol w:w="2515"/>
    </w:tblGrid>
    <w:tr w:rsidR="0097097E" w:rsidTr="00EA1EAC">
      <w:tc>
        <w:tcPr>
          <w:tcW w:w="7479" w:type="dxa"/>
          <w:shd w:val="clear" w:color="auto" w:fill="auto"/>
        </w:tcPr>
        <w:p w:rsidR="0097097E" w:rsidRPr="00EA1EAC" w:rsidRDefault="003448C6" w:rsidP="0097097E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Сводный протокол № 2327/2020/СОУТ- О</w:t>
          </w:r>
        </w:p>
      </w:tc>
      <w:tc>
        <w:tcPr>
          <w:tcW w:w="426" w:type="dxa"/>
          <w:shd w:val="clear" w:color="auto" w:fill="auto"/>
        </w:tcPr>
        <w:p w:rsidR="0097097E" w:rsidRPr="00EA1EAC" w:rsidRDefault="0097097E" w:rsidP="00EA1EAC">
          <w:pPr>
            <w:jc w:val="center"/>
            <w:rPr>
              <w:sz w:val="20"/>
              <w:szCs w:val="20"/>
            </w:rPr>
          </w:pPr>
          <w:bookmarkStart w:id="29" w:name="kolontitul2"/>
          <w:bookmarkEnd w:id="29"/>
        </w:p>
      </w:tc>
      <w:tc>
        <w:tcPr>
          <w:tcW w:w="2515" w:type="dxa"/>
          <w:shd w:val="clear" w:color="auto" w:fill="auto"/>
        </w:tcPr>
        <w:p w:rsidR="0097097E" w:rsidRPr="00EA1EAC" w:rsidRDefault="0097097E" w:rsidP="00EA1EAC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EA1EAC">
            <w:rPr>
              <w:rStyle w:val="ae"/>
              <w:sz w:val="20"/>
              <w:szCs w:val="20"/>
            </w:rPr>
            <w:t xml:space="preserve">Стр. </w:t>
          </w:r>
          <w:r w:rsidRPr="00EA1EAC">
            <w:rPr>
              <w:rStyle w:val="ae"/>
              <w:sz w:val="20"/>
              <w:szCs w:val="20"/>
            </w:rPr>
            <w:fldChar w:fldCharType="begin"/>
          </w:r>
          <w:r w:rsidRPr="00EA1EAC">
            <w:rPr>
              <w:rStyle w:val="ae"/>
              <w:sz w:val="20"/>
              <w:szCs w:val="20"/>
            </w:rPr>
            <w:instrText xml:space="preserve">PAGE  </w:instrText>
          </w:r>
          <w:r w:rsidRPr="00EA1EAC">
            <w:rPr>
              <w:rStyle w:val="ae"/>
              <w:sz w:val="20"/>
              <w:szCs w:val="20"/>
            </w:rPr>
            <w:fldChar w:fldCharType="separate"/>
          </w:r>
          <w:r w:rsidR="003448C6">
            <w:rPr>
              <w:rStyle w:val="ae"/>
              <w:noProof/>
              <w:sz w:val="20"/>
              <w:szCs w:val="20"/>
            </w:rPr>
            <w:t>4</w:t>
          </w:r>
          <w:r w:rsidRPr="00EA1EAC">
            <w:rPr>
              <w:rStyle w:val="ae"/>
              <w:sz w:val="20"/>
              <w:szCs w:val="20"/>
            </w:rPr>
            <w:fldChar w:fldCharType="end"/>
          </w:r>
          <w:r w:rsidRPr="00EA1EAC">
            <w:rPr>
              <w:rStyle w:val="ae"/>
              <w:sz w:val="20"/>
              <w:szCs w:val="20"/>
            </w:rPr>
            <w:t xml:space="preserve"> из </w:t>
          </w:r>
          <w:r w:rsidRPr="00EA1EAC">
            <w:rPr>
              <w:rStyle w:val="ae"/>
              <w:sz w:val="20"/>
              <w:szCs w:val="20"/>
            </w:rPr>
            <w:fldChar w:fldCharType="begin"/>
          </w:r>
          <w:r w:rsidRPr="00EA1EAC">
            <w:rPr>
              <w:rStyle w:val="ae"/>
              <w:sz w:val="20"/>
              <w:szCs w:val="20"/>
            </w:rPr>
            <w:instrText xml:space="preserve"> </w:instrText>
          </w:r>
          <w:r w:rsidRPr="00EA1EAC">
            <w:rPr>
              <w:rStyle w:val="ae"/>
              <w:sz w:val="20"/>
              <w:szCs w:val="20"/>
              <w:lang w:val="en-US"/>
            </w:rPr>
            <w:instrText>SECTION</w:instrText>
          </w:r>
          <w:r w:rsidRPr="00EA1EAC">
            <w:rPr>
              <w:rStyle w:val="ae"/>
              <w:sz w:val="20"/>
              <w:szCs w:val="20"/>
            </w:rPr>
            <w:instrText xml:space="preserve">PAGES   \* MERGEFORMAT </w:instrText>
          </w:r>
          <w:r w:rsidRPr="00EA1EAC">
            <w:rPr>
              <w:rStyle w:val="ae"/>
              <w:sz w:val="20"/>
              <w:szCs w:val="20"/>
            </w:rPr>
            <w:fldChar w:fldCharType="separate"/>
          </w:r>
          <w:r w:rsidR="003448C6" w:rsidRPr="003448C6">
            <w:rPr>
              <w:rStyle w:val="ae"/>
              <w:noProof/>
              <w:sz w:val="20"/>
            </w:rPr>
            <w:t>7</w:t>
          </w:r>
          <w:r w:rsidRPr="00EA1EAC">
            <w:rPr>
              <w:rStyle w:val="ae"/>
              <w:sz w:val="20"/>
              <w:szCs w:val="20"/>
            </w:rPr>
            <w:fldChar w:fldCharType="end"/>
          </w:r>
          <w:r w:rsidRPr="00EA1EAC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0729A2" w:rsidRPr="00966F7F" w:rsidRDefault="000729A2" w:rsidP="000729A2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97097E" w:rsidRDefault="000729A2" w:rsidP="000729A2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8C6" w:rsidRDefault="003448C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8C6" w:rsidRDefault="003448C6" w:rsidP="0097097E">
      <w:pPr>
        <w:pStyle w:val="a8"/>
      </w:pPr>
      <w:r>
        <w:separator/>
      </w:r>
    </w:p>
  </w:footnote>
  <w:footnote w:type="continuationSeparator" w:id="0">
    <w:p w:rsidR="003448C6" w:rsidRDefault="003448C6" w:rsidP="0097097E">
      <w:pPr>
        <w:pStyle w:val="a8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8C6" w:rsidRDefault="003448C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8C6" w:rsidRDefault="003448C6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8C6" w:rsidRDefault="003448C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_sv" w:val="- для 22 рабочих мест №№ 1, 2, 3, 4, 5, 6, 7, 8, 9, 10, 11, 12, 13А, 14А (13А), 15А (13А), 26, 27, 28, 29, 30А, 31А (30А), 47 установлен класс(подкласс) условий труда 2.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"/>
    <w:docVar w:name="close_doc_flag" w:val="0"/>
    <w:docVar w:name="co_classes" w:val="   "/>
    <w:docVar w:name="D_dog" w:val="17.09.2020"/>
    <w:docVar w:name="D_prikaz" w:val="17.09.2020"/>
    <w:docVar w:name="doc_type" w:val="3"/>
    <w:docVar w:name="exp_guids" w:val="77E2AAB61B2B4490A3514C4F9E7829AD@184-544-112 73"/>
    <w:docVar w:name="exp_snils" w:val="77E2AAB61B2B4490A3514C4F9E7829AD@184-544-112 73"/>
    <w:docVar w:name="fac_name2" w:val="Освещение"/>
    <w:docVar w:name="facid" w:val="12"/>
    <w:docVar w:name="fact_adr" w:val="   "/>
    <w:docVar w:name="fill_date" w:val="   "/>
    <w:docVar w:name="izm_date" w:val="26.11.2020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03.11.2020"/>
    <w:docVar w:name="min_date" w:val="03.11.2020"/>
    <w:docVar w:name="N_dog" w:val="2327/2020/СОУТ"/>
    <w:docVar w:name="N_prikaz" w:val="277"/>
    <w:docVar w:name="num_doc" w:val="2327/2020/СОУТ- О"/>
    <w:docVar w:name="org_code" w:val=" "/>
    <w:docVar w:name="org_guid" w:val="B8966C1F815F41328D32155E068EFF35"/>
    <w:docVar w:name="org_id" w:val="1"/>
    <w:docVar w:name="org_member_fio" w:val=" "/>
    <w:docVar w:name="org_member_state" w:val=" "/>
    <w:docVar w:name="pers_guids" w:val="507BA3E80F584F6BAA13FCE38DDBAB8F@114-413-554 14"/>
    <w:docVar w:name="pers_snils" w:val="507BA3E80F584F6BAA13FCE38DDBAB8F@114-413-554 14"/>
    <w:docVar w:name="query_date" w:val="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si_guids" w:val="14E96A13CC5B49F4B548CD2A410F5257@33 7101@10.02.2020@09.02.2021~2E43919796AB4B578E237A573CA6E386@2798@21.11.2019@20.11.2020~AFD62AB6891F4024B182E6994B7A8113@77451237@08.11.2019@07.11.2020~AFD62AB6891F4024B182E6994B7A8113@77451237@29.10.2020@28.10.2021"/>
    <w:docVar w:name="si_guids_dop" w:val="740106B077E44AE989BABD2DD1AAB250@143315@04.06.2019@03.06.2021"/>
    <w:docVar w:name="si_guids_os" w:val="740106B077E44AE989BABD2DD1AAB250@143315@25.05.2017@24.05.2019"/>
    <w:docVar w:name="sign_date" w:val="   "/>
    <w:docVar w:name="sv_docs" w:val="2"/>
    <w:docVar w:name="template" w:val="sv_prot2.dot"/>
    <w:docVar w:name="test_date" w:val="   "/>
    <w:docVar w:name="version" w:val="51"/>
  </w:docVars>
  <w:rsids>
    <w:rsidRoot w:val="003448C6"/>
    <w:rsid w:val="000729A2"/>
    <w:rsid w:val="000A1ECD"/>
    <w:rsid w:val="000F712C"/>
    <w:rsid w:val="001A3AC6"/>
    <w:rsid w:val="001D51DA"/>
    <w:rsid w:val="00250F38"/>
    <w:rsid w:val="002F399D"/>
    <w:rsid w:val="003448C6"/>
    <w:rsid w:val="004000F7"/>
    <w:rsid w:val="004017DE"/>
    <w:rsid w:val="00473628"/>
    <w:rsid w:val="004C6141"/>
    <w:rsid w:val="004D2E19"/>
    <w:rsid w:val="004F10DC"/>
    <w:rsid w:val="00510F6E"/>
    <w:rsid w:val="005F3CED"/>
    <w:rsid w:val="00602E64"/>
    <w:rsid w:val="006174CD"/>
    <w:rsid w:val="006523AF"/>
    <w:rsid w:val="00663B4C"/>
    <w:rsid w:val="006F2DA3"/>
    <w:rsid w:val="00832901"/>
    <w:rsid w:val="00944930"/>
    <w:rsid w:val="0097097E"/>
    <w:rsid w:val="009B3A03"/>
    <w:rsid w:val="00AC50FB"/>
    <w:rsid w:val="00AD290F"/>
    <w:rsid w:val="00AE63C4"/>
    <w:rsid w:val="00B1739E"/>
    <w:rsid w:val="00B70FA8"/>
    <w:rsid w:val="00B81FF1"/>
    <w:rsid w:val="00BB7CA2"/>
    <w:rsid w:val="00BD071D"/>
    <w:rsid w:val="00CD2E4D"/>
    <w:rsid w:val="00D26AA3"/>
    <w:rsid w:val="00D31517"/>
    <w:rsid w:val="00D33975"/>
    <w:rsid w:val="00D90C1B"/>
    <w:rsid w:val="00DA676F"/>
    <w:rsid w:val="00DE4519"/>
    <w:rsid w:val="00E27C3A"/>
    <w:rsid w:val="00E5397E"/>
    <w:rsid w:val="00EA1EAC"/>
    <w:rsid w:val="00EB0633"/>
    <w:rsid w:val="00F80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BC0E481-A7EB-4BF5-B6AE-91E0E8516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97097E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97097E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97097E"/>
  </w:style>
  <w:style w:type="paragraph" w:customStyle="1" w:styleId="af">
    <w:name w:val="Подписи"/>
    <w:basedOn w:val="a"/>
    <w:rsid w:val="00D31517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0729A2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3448C6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6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0</TotalTime>
  <Pages>7</Pages>
  <Words>2385</Words>
  <Characters>13601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15955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1</cp:revision>
  <dcterms:created xsi:type="dcterms:W3CDTF">2020-11-26T13:34:00Z</dcterms:created>
  <dcterms:modified xsi:type="dcterms:W3CDTF">2020-11-26T13:34:00Z</dcterms:modified>
</cp:coreProperties>
</file>